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E9A2F98"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301D25">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5079C0">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5079C0" w:rsidRPr="005079C0">
        <w:rPr>
          <w:bCs/>
          <w:noProof w:val="0"/>
          <w:sz w:val="24"/>
          <w:szCs w:val="24"/>
        </w:rPr>
        <w:t>2</w:t>
      </w:r>
      <w:r w:rsidR="00CD4C7B" w:rsidRPr="005079C0">
        <w:rPr>
          <w:rFonts w:hint="eastAsia"/>
          <w:bCs/>
          <w:noProof w:val="0"/>
          <w:sz w:val="24"/>
          <w:szCs w:val="24"/>
        </w:rPr>
        <w:t>-</w:t>
      </w:r>
      <w:r w:rsidR="005079C0" w:rsidRPr="005079C0">
        <w:rPr>
          <w:bCs/>
          <w:noProof w:val="0"/>
          <w:sz w:val="24"/>
          <w:szCs w:val="24"/>
        </w:rPr>
        <w:t>1900432</w:t>
      </w:r>
    </w:p>
    <w:p w14:paraId="231362B2" w14:textId="6073DE40"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D38C4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9C0" w:rsidRPr="005079C0">
        <w:rPr>
          <w:rFonts w:cs="Arial"/>
          <w:b/>
          <w:bCs/>
          <w:sz w:val="24"/>
          <w:lang w:eastAsia="ja-JP"/>
        </w:rPr>
        <w:t>11.12.2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A49EA4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094D">
        <w:rPr>
          <w:rFonts w:ascii="Arial" w:hAnsi="Arial" w:cs="Arial"/>
          <w:b/>
          <w:bCs/>
          <w:sz w:val="24"/>
        </w:rPr>
        <w:t>Enhanced Coverage problem identification for NG-RAN</w:t>
      </w:r>
    </w:p>
    <w:p w14:paraId="3AC3A0B1" w14:textId="447F336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01D25" w:rsidRPr="00301D25">
        <w:rPr>
          <w:rFonts w:ascii="Arial" w:hAnsi="Arial" w:cs="Arial"/>
          <w:b/>
          <w:bCs/>
          <w:sz w:val="24"/>
        </w:rPr>
        <w:t>FS_LTE_NR_data_collect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B93B4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120C28A" w:rsidR="00CD4C7B" w:rsidRPr="006E13D1" w:rsidRDefault="00F15216" w:rsidP="00CD4C7B">
      <w:r>
        <w:t>For this contribution we are assuming the legacy means RLF report and CEF report will also be applied for SON</w:t>
      </w:r>
      <w:r w:rsidR="005079C0">
        <w:t xml:space="preserve"> and MDT</w:t>
      </w:r>
      <w:r>
        <w:t xml:space="preserve"> in NR.</w:t>
      </w:r>
      <w:r w:rsidR="00C3094D">
        <w:t xml:space="preserve"> Traditionally, coverage is seen from downlink (DL) perspective and from there analysed in legacy SON methods</w:t>
      </w:r>
      <w:r>
        <w:t>.</w:t>
      </w:r>
      <w:r w:rsidR="00C3094D">
        <w:t xml:space="preserve"> With beamformed access in NR-RAN uplink (UL) coverage </w:t>
      </w:r>
      <w:r w:rsidR="008D387F">
        <w:t>issues are becoming relevant.</w:t>
      </w:r>
      <w:r>
        <w:t xml:space="preserve"> Based on our assumption we clarify what support in solving the UL coverage hole issue is provided by these legacy means and if it is enough to allow analysing the UL coverage hole properly by the NG-RAN. We conclude that small enhancements are required to these reports for UL coverage hole detection analysis. </w:t>
      </w:r>
    </w:p>
    <w:p w14:paraId="127ACA6D" w14:textId="6982B99C" w:rsidR="00CD4C7B" w:rsidRPr="006E13D1" w:rsidRDefault="00CD4C7B" w:rsidP="00CD4C7B">
      <w:pPr>
        <w:pStyle w:val="Heading1"/>
      </w:pPr>
      <w:r w:rsidRPr="006E13D1">
        <w:t>2</w:t>
      </w:r>
      <w:r w:rsidRPr="006E13D1">
        <w:tab/>
      </w:r>
      <w:r w:rsidR="002C574C">
        <w:t xml:space="preserve">Discussion </w:t>
      </w:r>
      <w:r w:rsidR="00745981">
        <w:t>of the UL Coverage Holes issue</w:t>
      </w:r>
    </w:p>
    <w:p w14:paraId="39A7ABF6" w14:textId="12170501" w:rsidR="00301D25" w:rsidRDefault="00301D25" w:rsidP="00301D25">
      <w:r>
        <w:t xml:space="preserve">The NR deployment </w:t>
      </w:r>
      <w:proofErr w:type="gramStart"/>
      <w:r>
        <w:t>has to</w:t>
      </w:r>
      <w:proofErr w:type="gramEnd"/>
      <w:r>
        <w:t xml:space="preserve"> provide a balanced downlink (DL) and uplink (UL) coverage for ensuring accessibility and connectivity. Balanced coverage means that the UE which measures a certain RSRP signal strength should be able to access the network. However, propagation paths and channel characteristics may be different for DL and UL, e.g. when signals from network nodes are emitted by beams, while UEs are using omni characteristics or at least much less sophisticated beam forming schemes.</w:t>
      </w:r>
      <w:r w:rsidR="00A70DF5">
        <w:t xml:space="preserve"> Figure 1 shows the imbalance DL coverage (dark areas) and UL coverage (white area) where the UL signal </w:t>
      </w:r>
      <w:proofErr w:type="gramStart"/>
      <w:r w:rsidR="00EA7541">
        <w:t>is able to</w:t>
      </w:r>
      <w:proofErr w:type="gramEnd"/>
      <w:r w:rsidR="00EA7541">
        <w:t xml:space="preserve"> reach </w:t>
      </w:r>
      <w:r w:rsidR="0019667E">
        <w:t>the base station.</w:t>
      </w:r>
    </w:p>
    <w:p w14:paraId="5DDB5241" w14:textId="39F9F502" w:rsidR="00301D25" w:rsidRDefault="00301D25" w:rsidP="00301D25">
      <w:r>
        <w:t xml:space="preserve">Therefore, it might occur that the UL connection gets lost while downlink RSRP measurements show good connectivity. The UE will experience a radio link failure (RLF) caused by exceeding maximum </w:t>
      </w:r>
      <w:r w:rsidR="0019667E">
        <w:t>number of</w:t>
      </w:r>
      <w:r>
        <w:t xml:space="preserve"> allowed retransmissions</w:t>
      </w:r>
      <w:r w:rsidR="0019667E">
        <w:t xml:space="preserve"> (</w:t>
      </w:r>
      <w:proofErr w:type="spellStart"/>
      <w:r w:rsidR="0019667E">
        <w:t>FailureType</w:t>
      </w:r>
      <w:proofErr w:type="spellEnd"/>
      <w:r w:rsidR="0019667E">
        <w:t xml:space="preserve">: </w:t>
      </w:r>
      <w:proofErr w:type="spellStart"/>
      <w:r w:rsidR="0019667E">
        <w:t>rlc-MaxNumRetx</w:t>
      </w:r>
      <w:proofErr w:type="spellEnd"/>
      <w:r w:rsidR="0019667E">
        <w:t>)</w:t>
      </w:r>
      <w:r>
        <w:t xml:space="preserve">. </w:t>
      </w:r>
      <w:r w:rsidR="00A754B9">
        <w:t>UE</w:t>
      </w:r>
      <w:r>
        <w:t xml:space="preserve"> tries to re-establish or re-connect to the network because </w:t>
      </w:r>
      <w:r w:rsidR="0019667E">
        <w:t xml:space="preserve">of </w:t>
      </w:r>
      <w:r>
        <w:t xml:space="preserve">the </w:t>
      </w:r>
      <w:r w:rsidR="0019667E">
        <w:t xml:space="preserve">good </w:t>
      </w:r>
      <w:r>
        <w:t>received DL signal indicat</w:t>
      </w:r>
      <w:r w:rsidR="0019667E">
        <w:t>ing</w:t>
      </w:r>
      <w:r>
        <w:t xml:space="preserve"> good </w:t>
      </w:r>
      <w:r w:rsidR="002671F1">
        <w:t>coverage,</w:t>
      </w:r>
      <w:r>
        <w:t xml:space="preserve"> </w:t>
      </w:r>
      <w:r w:rsidR="0019667E">
        <w:t>but it</w:t>
      </w:r>
      <w:r>
        <w:t xml:space="preserve"> will fail</w:t>
      </w:r>
      <w:r w:rsidR="0019667E">
        <w:t>,</w:t>
      </w:r>
      <w:r>
        <w:t xml:space="preserve"> since the uplink is not working.</w:t>
      </w:r>
    </w:p>
    <w:p w14:paraId="34812C7D" w14:textId="0DAD4FFF" w:rsidR="00A70DF5" w:rsidRDefault="00A70DF5" w:rsidP="00C631BE">
      <w:pPr>
        <w:spacing w:before="360"/>
        <w:jc w:val="center"/>
      </w:pPr>
      <w:r w:rsidRPr="00F07C20">
        <w:rPr>
          <w:noProof/>
          <w:lang w:val="en-US"/>
        </w:rPr>
        <mc:AlternateContent>
          <mc:Choice Requires="wpg">
            <w:drawing>
              <wp:inline distT="0" distB="0" distL="0" distR="0" wp14:anchorId="4CE2A43B" wp14:editId="2DC346EC">
                <wp:extent cx="2954805" cy="1310186"/>
                <wp:effectExtent l="0" t="0" r="0" b="425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4805" cy="1310186"/>
                          <a:chOff x="0" y="0"/>
                          <a:chExt cx="16519" cy="6486"/>
                        </a:xfrm>
                      </wpg:grpSpPr>
                      <wps:wsp>
                        <wps:cNvPr id="3" name="Oval 6"/>
                        <wps:cNvSpPr>
                          <a:spLocks noChangeArrowheads="1"/>
                        </wps:cNvSpPr>
                        <wps:spPr bwMode="auto">
                          <a:xfrm rot="21255802">
                            <a:off x="832" y="675"/>
                            <a:ext cx="7623" cy="1765"/>
                          </a:xfrm>
                          <a:prstGeom prst="ellipse">
                            <a:avLst/>
                          </a:prstGeom>
                          <a:solidFill>
                            <a:srgbClr val="7F7F7F"/>
                          </a:solidFill>
                          <a:ln w="19050">
                            <a:solidFill>
                              <a:srgbClr val="0066FF"/>
                            </a:solidFill>
                            <a:round/>
                            <a:headEnd/>
                            <a:tailEnd/>
                          </a:ln>
                        </wps:spPr>
                        <wps:txbx>
                          <w:txbxContent>
                            <w:p w14:paraId="5A948EC6" w14:textId="77777777" w:rsidR="00A70DF5" w:rsidRDefault="00A70DF5" w:rsidP="00A70DF5"/>
                          </w:txbxContent>
                        </wps:txbx>
                        <wps:bodyPr rot="0" vert="horz" wrap="square" lIns="90000" tIns="46800" rIns="90000" bIns="46800" anchor="ctr" anchorCtr="0" upright="1">
                          <a:noAutofit/>
                        </wps:bodyPr>
                      </wps:wsp>
                      <wps:wsp>
                        <wps:cNvPr id="4" name="Oval 6"/>
                        <wps:cNvSpPr>
                          <a:spLocks noChangeArrowheads="1"/>
                        </wps:cNvSpPr>
                        <wps:spPr bwMode="auto">
                          <a:xfrm>
                            <a:off x="693" y="1582"/>
                            <a:ext cx="7394" cy="1765"/>
                          </a:xfrm>
                          <a:prstGeom prst="ellipse">
                            <a:avLst/>
                          </a:prstGeom>
                          <a:solidFill>
                            <a:srgbClr val="7F7F7F"/>
                          </a:solidFill>
                          <a:ln w="19050">
                            <a:solidFill>
                              <a:srgbClr val="0066FF"/>
                            </a:solidFill>
                            <a:round/>
                            <a:headEnd/>
                            <a:tailEnd/>
                          </a:ln>
                        </wps:spPr>
                        <wps:txbx>
                          <w:txbxContent>
                            <w:p w14:paraId="10363A31" w14:textId="77777777" w:rsidR="00A70DF5" w:rsidRDefault="00A70DF5" w:rsidP="00A70DF5"/>
                          </w:txbxContent>
                        </wps:txbx>
                        <wps:bodyPr rot="0" vert="horz" wrap="square" lIns="90000" tIns="46800" rIns="90000" bIns="46800" anchor="ctr" anchorCtr="0" upright="1">
                          <a:noAutofit/>
                        </wps:bodyPr>
                      </wps:wsp>
                      <wps:wsp>
                        <wps:cNvPr id="12" name="Oval 6"/>
                        <wps:cNvSpPr>
                          <a:spLocks noChangeArrowheads="1"/>
                        </wps:cNvSpPr>
                        <wps:spPr bwMode="auto">
                          <a:xfrm rot="1267348">
                            <a:off x="220" y="3489"/>
                            <a:ext cx="7769" cy="1765"/>
                          </a:xfrm>
                          <a:prstGeom prst="ellipse">
                            <a:avLst/>
                          </a:prstGeom>
                          <a:solidFill>
                            <a:srgbClr val="7F7F7F"/>
                          </a:solidFill>
                          <a:ln w="19050">
                            <a:solidFill>
                              <a:srgbClr val="0066FF"/>
                            </a:solidFill>
                            <a:round/>
                            <a:headEnd/>
                            <a:tailEnd/>
                          </a:ln>
                        </wps:spPr>
                        <wps:txbx>
                          <w:txbxContent>
                            <w:p w14:paraId="0B6331BC" w14:textId="77777777" w:rsidR="00A70DF5" w:rsidRDefault="00A70DF5" w:rsidP="00A70DF5"/>
                          </w:txbxContent>
                        </wps:txbx>
                        <wps:bodyPr rot="0" vert="horz" wrap="square" lIns="90000" tIns="46800" rIns="90000" bIns="46800" anchor="ctr" anchorCtr="0" upright="1">
                          <a:noAutofit/>
                        </wps:bodyPr>
                      </wps:wsp>
                      <wps:wsp>
                        <wps:cNvPr id="15" name="Oval 6"/>
                        <wps:cNvSpPr>
                          <a:spLocks noChangeArrowheads="1"/>
                        </wps:cNvSpPr>
                        <wps:spPr bwMode="auto">
                          <a:xfrm rot="1035352">
                            <a:off x="492" y="2314"/>
                            <a:ext cx="7917" cy="1765"/>
                          </a:xfrm>
                          <a:prstGeom prst="ellipse">
                            <a:avLst/>
                          </a:prstGeom>
                          <a:solidFill>
                            <a:srgbClr val="7F7F7F"/>
                          </a:solidFill>
                          <a:ln w="19050">
                            <a:solidFill>
                              <a:srgbClr val="0066FF"/>
                            </a:solidFill>
                            <a:round/>
                            <a:headEnd/>
                            <a:tailEnd/>
                          </a:ln>
                        </wps:spPr>
                        <wps:txbx>
                          <w:txbxContent>
                            <w:p w14:paraId="7777BB28" w14:textId="77777777" w:rsidR="00A70DF5" w:rsidRDefault="00A70DF5" w:rsidP="00A70DF5"/>
                          </w:txbxContent>
                        </wps:txbx>
                        <wps:bodyPr rot="0" vert="horz" wrap="square" lIns="90000" tIns="46800" rIns="90000" bIns="46800" anchor="ctr" anchorCtr="0" upright="1">
                          <a:noAutofit/>
                        </wps:bodyPr>
                      </wps:wsp>
                      <wps:wsp>
                        <wps:cNvPr id="16" name="Oval 6"/>
                        <wps:cNvSpPr>
                          <a:spLocks noChangeArrowheads="1"/>
                        </wps:cNvSpPr>
                        <wps:spPr bwMode="auto">
                          <a:xfrm rot="775263">
                            <a:off x="7173" y="1924"/>
                            <a:ext cx="8719" cy="1765"/>
                          </a:xfrm>
                          <a:prstGeom prst="ellipse">
                            <a:avLst/>
                          </a:prstGeom>
                          <a:solidFill>
                            <a:srgbClr val="7F7F7F"/>
                          </a:solidFill>
                          <a:ln w="19050">
                            <a:solidFill>
                              <a:srgbClr val="FF0066"/>
                            </a:solidFill>
                            <a:round/>
                            <a:headEnd/>
                            <a:tailEnd/>
                          </a:ln>
                        </wps:spPr>
                        <wps:txbx>
                          <w:txbxContent>
                            <w:p w14:paraId="77E2CD7D" w14:textId="77777777" w:rsidR="00A70DF5" w:rsidRDefault="00A70DF5" w:rsidP="00A70DF5"/>
                          </w:txbxContent>
                        </wps:txbx>
                        <wps:bodyPr rot="0" vert="horz" wrap="square" lIns="90000" tIns="46800" rIns="90000" bIns="46800" anchor="ctr" anchorCtr="0" upright="1">
                          <a:noAutofit/>
                        </wps:bodyPr>
                      </wps:wsp>
                      <wps:wsp>
                        <wps:cNvPr id="33" name="Oval 14"/>
                        <wps:cNvSpPr>
                          <a:spLocks noChangeArrowheads="1"/>
                        </wps:cNvSpPr>
                        <wps:spPr bwMode="auto">
                          <a:xfrm rot="-9822976">
                            <a:off x="569" y="800"/>
                            <a:ext cx="5314" cy="3940"/>
                          </a:xfrm>
                          <a:prstGeom prst="ellipse">
                            <a:avLst/>
                          </a:prstGeom>
                          <a:solidFill>
                            <a:srgbClr val="FFFFFF"/>
                          </a:solidFill>
                          <a:ln w="19050">
                            <a:solidFill>
                              <a:srgbClr val="0000FF"/>
                            </a:solidFill>
                            <a:prstDash val="dash"/>
                            <a:round/>
                            <a:headEnd/>
                            <a:tailEnd/>
                          </a:ln>
                        </wps:spPr>
                        <wps:txbx>
                          <w:txbxContent>
                            <w:p w14:paraId="307A6120" w14:textId="77777777" w:rsidR="00A70DF5" w:rsidRDefault="00A70DF5" w:rsidP="00B02703"/>
                          </w:txbxContent>
                        </wps:txbx>
                        <wps:bodyPr rot="0" vert="horz" wrap="square" lIns="90000" tIns="46800" rIns="90000" bIns="46800" anchor="ctr" anchorCtr="0" upright="1">
                          <a:noAutofit/>
                        </wps:bodyPr>
                      </wps:wsp>
                      <wpg:grpSp>
                        <wpg:cNvPr id="34" name="Group 16"/>
                        <wpg:cNvGrpSpPr>
                          <a:grpSpLocks/>
                        </wpg:cNvGrpSpPr>
                        <wpg:grpSpPr bwMode="auto">
                          <a:xfrm>
                            <a:off x="0" y="0"/>
                            <a:ext cx="1941" cy="2534"/>
                            <a:chOff x="0" y="0"/>
                            <a:chExt cx="7588" cy="13208"/>
                          </a:xfrm>
                        </wpg:grpSpPr>
                        <wps:wsp>
                          <wps:cNvPr id="35" name="AutoShape 3"/>
                          <wps:cNvSpPr>
                            <a:spLocks noChangeAspect="1" noChangeArrowheads="1" noTextEdit="1"/>
                          </wps:cNvSpPr>
                          <wps:spPr bwMode="auto">
                            <a:xfrm>
                              <a:off x="0" y="0"/>
                              <a:ext cx="7588" cy="13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067C1" w14:textId="77777777" w:rsidR="00A70DF5" w:rsidRDefault="00A70DF5" w:rsidP="00A70DF5"/>
                            </w:txbxContent>
                          </wps:txbx>
                          <wps:bodyPr rot="0" vert="horz" wrap="square" lIns="91440" tIns="45720" rIns="91440" bIns="45720" anchor="t" anchorCtr="0" upright="1">
                            <a:noAutofit/>
                          </wps:bodyPr>
                        </wps:wsp>
                        <wps:wsp>
                          <wps:cNvPr id="36" name="Freeform 18"/>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CE3961"/>
                            </a:solidFill>
                            <a:ln w="0">
                              <a:solidFill>
                                <a:srgbClr val="000000"/>
                              </a:solidFill>
                              <a:round/>
                              <a:headEnd/>
                              <a:tailEnd/>
                            </a:ln>
                          </wps:spPr>
                          <wps:txbx>
                            <w:txbxContent>
                              <w:p w14:paraId="5E03052D" w14:textId="77777777" w:rsidR="00A70DF5" w:rsidRDefault="00A70DF5" w:rsidP="00A70DF5"/>
                            </w:txbxContent>
                          </wps:txbx>
                          <wps:bodyPr rot="0" vert="horz" wrap="square" lIns="91440" tIns="45720" rIns="91440" bIns="45720" anchor="t" anchorCtr="0" upright="1">
                            <a:noAutofit/>
                          </wps:bodyPr>
                        </wps:wsp>
                        <wps:wsp>
                          <wps:cNvPr id="37" name="Freeform 19"/>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CE39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2AF2722" w14:textId="77777777" w:rsidR="00A70DF5" w:rsidRDefault="00A70DF5" w:rsidP="00A70DF5"/>
                            </w:txbxContent>
                          </wps:txbx>
                          <wps:bodyPr rot="0" vert="horz" wrap="square" lIns="91440" tIns="45720" rIns="91440" bIns="45720" anchor="t" anchorCtr="0" upright="1">
                            <a:noAutofit/>
                          </wps:bodyPr>
                        </wps:wsp>
                        <wps:wsp>
                          <wps:cNvPr id="38" name="Freeform 20"/>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0070C0"/>
                            </a:solidFill>
                            <a:ln w="0">
                              <a:solidFill>
                                <a:srgbClr val="000000"/>
                              </a:solidFill>
                              <a:round/>
                              <a:headEnd/>
                              <a:tailEnd/>
                            </a:ln>
                          </wps:spPr>
                          <wps:txbx>
                            <w:txbxContent>
                              <w:p w14:paraId="3C82AD3E" w14:textId="77777777" w:rsidR="00A70DF5" w:rsidRDefault="00A70DF5" w:rsidP="00A70DF5"/>
                            </w:txbxContent>
                          </wps:txbx>
                          <wps:bodyPr rot="0" vert="horz" wrap="square" lIns="91440" tIns="45720" rIns="91440" bIns="45720" anchor="t" anchorCtr="0" upright="1">
                            <a:noAutofit/>
                          </wps:bodyPr>
                        </wps:wsp>
                        <wps:wsp>
                          <wps:cNvPr id="39" name="Freeform 21"/>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C1B3B96" w14:textId="77777777" w:rsidR="00A70DF5" w:rsidRDefault="00A70DF5" w:rsidP="00A70DF5"/>
                            </w:txbxContent>
                          </wps:txbx>
                          <wps:bodyPr rot="0" vert="horz" wrap="square" lIns="91440" tIns="45720" rIns="91440" bIns="45720" anchor="t" anchorCtr="0" upright="1">
                            <a:noAutofit/>
                          </wps:bodyPr>
                        </wps:wsp>
                      </wpg:grpSp>
                      <wps:wsp>
                        <wps:cNvPr id="40" name="Freeform 22"/>
                        <wps:cNvSpPr>
                          <a:spLocks noChangeAspect="1" noEditPoints="1"/>
                        </wps:cNvSpPr>
                        <wps:spPr bwMode="auto">
                          <a:xfrm>
                            <a:off x="6702" y="1292"/>
                            <a:ext cx="616" cy="1579"/>
                          </a:xfrm>
                          <a:custGeom>
                            <a:avLst/>
                            <a:gdLst>
                              <a:gd name="T0" fmla="*/ 2147483647 w 86"/>
                              <a:gd name="T1" fmla="*/ 2147483647 h 201"/>
                              <a:gd name="T2" fmla="*/ 2147483647 w 86"/>
                              <a:gd name="T3" fmla="*/ 2147483647 h 201"/>
                              <a:gd name="T4" fmla="*/ 2147483647 w 86"/>
                              <a:gd name="T5" fmla="*/ 2147483647 h 201"/>
                              <a:gd name="T6" fmla="*/ 2147483647 w 86"/>
                              <a:gd name="T7" fmla="*/ 2147483647 h 201"/>
                              <a:gd name="T8" fmla="*/ 2147483647 w 86"/>
                              <a:gd name="T9" fmla="*/ 2147483647 h 201"/>
                              <a:gd name="T10" fmla="*/ 2147483647 w 86"/>
                              <a:gd name="T11" fmla="*/ 2147483647 h 201"/>
                              <a:gd name="T12" fmla="*/ 2147483647 w 86"/>
                              <a:gd name="T13" fmla="*/ 2147483647 h 201"/>
                              <a:gd name="T14" fmla="*/ 2147483647 w 86"/>
                              <a:gd name="T15" fmla="*/ 2147483647 h 201"/>
                              <a:gd name="T16" fmla="*/ 2147483647 w 86"/>
                              <a:gd name="T17" fmla="*/ 2147483647 h 201"/>
                              <a:gd name="T18" fmla="*/ 2147483647 w 86"/>
                              <a:gd name="T19" fmla="*/ 2147483647 h 201"/>
                              <a:gd name="T20" fmla="*/ 2147483647 w 86"/>
                              <a:gd name="T21" fmla="*/ 2147483647 h 201"/>
                              <a:gd name="T22" fmla="*/ 2147483647 w 86"/>
                              <a:gd name="T23" fmla="*/ 2147483647 h 201"/>
                              <a:gd name="T24" fmla="*/ 2147483647 w 86"/>
                              <a:gd name="T25" fmla="*/ 2147483647 h 201"/>
                              <a:gd name="T26" fmla="*/ 2147483647 w 86"/>
                              <a:gd name="T27" fmla="*/ 2147483647 h 201"/>
                              <a:gd name="T28" fmla="*/ 2147483647 w 86"/>
                              <a:gd name="T29" fmla="*/ 2147483647 h 201"/>
                              <a:gd name="T30" fmla="*/ 2147483647 w 86"/>
                              <a:gd name="T31" fmla="*/ 2147483647 h 201"/>
                              <a:gd name="T32" fmla="*/ 2147483647 w 86"/>
                              <a:gd name="T33" fmla="*/ 2147483647 h 201"/>
                              <a:gd name="T34" fmla="*/ 2147483647 w 86"/>
                              <a:gd name="T35" fmla="*/ 2147483647 h 201"/>
                              <a:gd name="T36" fmla="*/ 2147483647 w 86"/>
                              <a:gd name="T37" fmla="*/ 2147483647 h 201"/>
                              <a:gd name="T38" fmla="*/ 2147483647 w 86"/>
                              <a:gd name="T39" fmla="*/ 2147483647 h 201"/>
                              <a:gd name="T40" fmla="*/ 2147483647 w 86"/>
                              <a:gd name="T41" fmla="*/ 2147483647 h 201"/>
                              <a:gd name="T42" fmla="*/ 2147483647 w 86"/>
                              <a:gd name="T43" fmla="*/ 2147483647 h 201"/>
                              <a:gd name="T44" fmla="*/ 2147483647 w 86"/>
                              <a:gd name="T45" fmla="*/ 2147483647 h 201"/>
                              <a:gd name="T46" fmla="*/ 2147483647 w 86"/>
                              <a:gd name="T47" fmla="*/ 2147483647 h 201"/>
                              <a:gd name="T48" fmla="*/ 2147483647 w 86"/>
                              <a:gd name="T49" fmla="*/ 2147483647 h 201"/>
                              <a:gd name="T50" fmla="*/ 2147483647 w 86"/>
                              <a:gd name="T51" fmla="*/ 2147483647 h 201"/>
                              <a:gd name="T52" fmla="*/ 2147483647 w 86"/>
                              <a:gd name="T53" fmla="*/ 2147483647 h 201"/>
                              <a:gd name="T54" fmla="*/ 2147483647 w 86"/>
                              <a:gd name="T55" fmla="*/ 2147483647 h 201"/>
                              <a:gd name="T56" fmla="*/ 2147483647 w 86"/>
                              <a:gd name="T57" fmla="*/ 2147483647 h 201"/>
                              <a:gd name="T58" fmla="*/ 2147483647 w 86"/>
                              <a:gd name="T59" fmla="*/ 2147483647 h 201"/>
                              <a:gd name="T60" fmla="*/ 2147483647 w 86"/>
                              <a:gd name="T61" fmla="*/ 2147483647 h 201"/>
                              <a:gd name="T62" fmla="*/ 0 w 86"/>
                              <a:gd name="T63" fmla="*/ 2147483647 h 201"/>
                              <a:gd name="T64" fmla="*/ 2147483647 w 86"/>
                              <a:gd name="T65" fmla="*/ 2147483647 h 201"/>
                              <a:gd name="T66" fmla="*/ 2147483647 w 86"/>
                              <a:gd name="T67" fmla="*/ 2147483647 h 201"/>
                              <a:gd name="T68" fmla="*/ 2147483647 w 86"/>
                              <a:gd name="T69" fmla="*/ 2147483647 h 201"/>
                              <a:gd name="T70" fmla="*/ 2147483647 w 86"/>
                              <a:gd name="T71" fmla="*/ 2147483647 h 201"/>
                              <a:gd name="T72" fmla="*/ 2147483647 w 86"/>
                              <a:gd name="T73" fmla="*/ 2147483647 h 201"/>
                              <a:gd name="T74" fmla="*/ 2147483647 w 86"/>
                              <a:gd name="T75" fmla="*/ 2147483647 h 201"/>
                              <a:gd name="T76" fmla="*/ 2147483647 w 86"/>
                              <a:gd name="T77" fmla="*/ 2147483647 h 201"/>
                              <a:gd name="T78" fmla="*/ 2147483647 w 86"/>
                              <a:gd name="T79" fmla="*/ 2147483647 h 201"/>
                              <a:gd name="T80" fmla="*/ 2147483647 w 86"/>
                              <a:gd name="T81" fmla="*/ 2147483647 h 201"/>
                              <a:gd name="T82" fmla="*/ 2147483647 w 86"/>
                              <a:gd name="T83" fmla="*/ 2147483647 h 201"/>
                              <a:gd name="T84" fmla="*/ 2147483647 w 86"/>
                              <a:gd name="T85" fmla="*/ 2147483647 h 201"/>
                              <a:gd name="T86" fmla="*/ 2147483647 w 86"/>
                              <a:gd name="T87" fmla="*/ 2147483647 h 20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w 86"/>
                              <a:gd name="T133" fmla="*/ 0 h 201"/>
                              <a:gd name="T134" fmla="*/ 86 w 86"/>
                              <a:gd name="T135" fmla="*/ 201 h 201"/>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T132" t="T133" r="T134" b="T135"/>
                            <a:pathLst>
                              <a:path w="86" h="201">
                                <a:moveTo>
                                  <a:pt x="22" y="151"/>
                                </a:moveTo>
                                <a:lnTo>
                                  <a:pt x="32" y="146"/>
                                </a:lnTo>
                                <a:lnTo>
                                  <a:pt x="31" y="153"/>
                                </a:lnTo>
                                <a:lnTo>
                                  <a:pt x="21" y="159"/>
                                </a:lnTo>
                                <a:lnTo>
                                  <a:pt x="22" y="151"/>
                                </a:lnTo>
                                <a:moveTo>
                                  <a:pt x="36" y="145"/>
                                </a:moveTo>
                                <a:lnTo>
                                  <a:pt x="45" y="139"/>
                                </a:lnTo>
                                <a:lnTo>
                                  <a:pt x="48" y="139"/>
                                </a:lnTo>
                                <a:lnTo>
                                  <a:pt x="49" y="144"/>
                                </a:lnTo>
                                <a:lnTo>
                                  <a:pt x="37" y="151"/>
                                </a:lnTo>
                                <a:lnTo>
                                  <a:pt x="36" y="145"/>
                                </a:lnTo>
                                <a:moveTo>
                                  <a:pt x="70" y="140"/>
                                </a:moveTo>
                                <a:lnTo>
                                  <a:pt x="56" y="148"/>
                                </a:lnTo>
                                <a:lnTo>
                                  <a:pt x="55" y="161"/>
                                </a:lnTo>
                                <a:lnTo>
                                  <a:pt x="63" y="155"/>
                                </a:lnTo>
                                <a:lnTo>
                                  <a:pt x="61" y="151"/>
                                </a:lnTo>
                                <a:lnTo>
                                  <a:pt x="64" y="150"/>
                                </a:lnTo>
                                <a:lnTo>
                                  <a:pt x="70" y="140"/>
                                </a:lnTo>
                                <a:moveTo>
                                  <a:pt x="55" y="134"/>
                                </a:moveTo>
                                <a:lnTo>
                                  <a:pt x="55" y="142"/>
                                </a:lnTo>
                                <a:lnTo>
                                  <a:pt x="64" y="136"/>
                                </a:lnTo>
                                <a:lnTo>
                                  <a:pt x="62" y="133"/>
                                </a:lnTo>
                                <a:lnTo>
                                  <a:pt x="65" y="132"/>
                                </a:lnTo>
                                <a:lnTo>
                                  <a:pt x="65" y="130"/>
                                </a:lnTo>
                                <a:lnTo>
                                  <a:pt x="55" y="134"/>
                                </a:lnTo>
                                <a:moveTo>
                                  <a:pt x="21" y="139"/>
                                </a:moveTo>
                                <a:lnTo>
                                  <a:pt x="23" y="145"/>
                                </a:lnTo>
                                <a:lnTo>
                                  <a:pt x="26" y="143"/>
                                </a:lnTo>
                                <a:lnTo>
                                  <a:pt x="32" y="136"/>
                                </a:lnTo>
                                <a:lnTo>
                                  <a:pt x="30" y="133"/>
                                </a:lnTo>
                                <a:lnTo>
                                  <a:pt x="26" y="136"/>
                                </a:lnTo>
                                <a:lnTo>
                                  <a:pt x="21" y="139"/>
                                </a:lnTo>
                                <a:moveTo>
                                  <a:pt x="39" y="129"/>
                                </a:moveTo>
                                <a:lnTo>
                                  <a:pt x="35" y="134"/>
                                </a:lnTo>
                                <a:lnTo>
                                  <a:pt x="37" y="138"/>
                                </a:lnTo>
                                <a:lnTo>
                                  <a:pt x="48" y="132"/>
                                </a:lnTo>
                                <a:lnTo>
                                  <a:pt x="45" y="126"/>
                                </a:lnTo>
                                <a:lnTo>
                                  <a:pt x="39" y="129"/>
                                </a:lnTo>
                                <a:moveTo>
                                  <a:pt x="64" y="116"/>
                                </a:moveTo>
                                <a:lnTo>
                                  <a:pt x="52" y="124"/>
                                </a:lnTo>
                                <a:lnTo>
                                  <a:pt x="53" y="129"/>
                                </a:lnTo>
                                <a:lnTo>
                                  <a:pt x="55" y="128"/>
                                </a:lnTo>
                                <a:lnTo>
                                  <a:pt x="64" y="121"/>
                                </a:lnTo>
                                <a:lnTo>
                                  <a:pt x="64" y="116"/>
                                </a:lnTo>
                                <a:moveTo>
                                  <a:pt x="50" y="152"/>
                                </a:moveTo>
                                <a:lnTo>
                                  <a:pt x="37" y="160"/>
                                </a:lnTo>
                                <a:lnTo>
                                  <a:pt x="35" y="168"/>
                                </a:lnTo>
                                <a:lnTo>
                                  <a:pt x="49" y="162"/>
                                </a:lnTo>
                                <a:lnTo>
                                  <a:pt x="50" y="152"/>
                                </a:lnTo>
                                <a:moveTo>
                                  <a:pt x="28" y="122"/>
                                </a:moveTo>
                                <a:lnTo>
                                  <a:pt x="20" y="127"/>
                                </a:lnTo>
                                <a:lnTo>
                                  <a:pt x="22" y="133"/>
                                </a:lnTo>
                                <a:lnTo>
                                  <a:pt x="28" y="128"/>
                                </a:lnTo>
                                <a:cubicBezTo>
                                  <a:pt x="28" y="128"/>
                                  <a:pt x="28" y="122"/>
                                  <a:pt x="28" y="122"/>
                                </a:cubicBezTo>
                                <a:moveTo>
                                  <a:pt x="43" y="115"/>
                                </a:moveTo>
                                <a:lnTo>
                                  <a:pt x="40" y="116"/>
                                </a:lnTo>
                                <a:lnTo>
                                  <a:pt x="35" y="122"/>
                                </a:lnTo>
                                <a:lnTo>
                                  <a:pt x="36" y="125"/>
                                </a:lnTo>
                                <a:lnTo>
                                  <a:pt x="39" y="124"/>
                                </a:lnTo>
                                <a:lnTo>
                                  <a:pt x="46" y="119"/>
                                </a:lnTo>
                                <a:lnTo>
                                  <a:pt x="43" y="115"/>
                                </a:lnTo>
                                <a:moveTo>
                                  <a:pt x="58" y="107"/>
                                </a:moveTo>
                                <a:lnTo>
                                  <a:pt x="50" y="112"/>
                                </a:lnTo>
                                <a:lnTo>
                                  <a:pt x="53" y="113"/>
                                </a:lnTo>
                                <a:lnTo>
                                  <a:pt x="51" y="114"/>
                                </a:lnTo>
                                <a:lnTo>
                                  <a:pt x="51" y="116"/>
                                </a:lnTo>
                                <a:lnTo>
                                  <a:pt x="55" y="116"/>
                                </a:lnTo>
                                <a:lnTo>
                                  <a:pt x="63" y="111"/>
                                </a:lnTo>
                                <a:lnTo>
                                  <a:pt x="59" y="107"/>
                                </a:lnTo>
                                <a:lnTo>
                                  <a:pt x="58" y="107"/>
                                </a:lnTo>
                                <a:moveTo>
                                  <a:pt x="31" y="161"/>
                                </a:moveTo>
                                <a:lnTo>
                                  <a:pt x="22" y="166"/>
                                </a:lnTo>
                                <a:lnTo>
                                  <a:pt x="19" y="172"/>
                                </a:lnTo>
                                <a:lnTo>
                                  <a:pt x="17" y="173"/>
                                </a:lnTo>
                                <a:lnTo>
                                  <a:pt x="19" y="175"/>
                                </a:lnTo>
                                <a:lnTo>
                                  <a:pt x="21" y="175"/>
                                </a:lnTo>
                                <a:lnTo>
                                  <a:pt x="28" y="170"/>
                                </a:lnTo>
                                <a:lnTo>
                                  <a:pt x="31" y="161"/>
                                </a:lnTo>
                                <a:moveTo>
                                  <a:pt x="28" y="180"/>
                                </a:moveTo>
                                <a:lnTo>
                                  <a:pt x="31" y="181"/>
                                </a:lnTo>
                                <a:lnTo>
                                  <a:pt x="27" y="185"/>
                                </a:lnTo>
                                <a:lnTo>
                                  <a:pt x="20" y="187"/>
                                </a:lnTo>
                                <a:lnTo>
                                  <a:pt x="19" y="185"/>
                                </a:lnTo>
                                <a:lnTo>
                                  <a:pt x="28" y="180"/>
                                </a:lnTo>
                                <a:moveTo>
                                  <a:pt x="0" y="73"/>
                                </a:moveTo>
                                <a:lnTo>
                                  <a:pt x="1" y="60"/>
                                </a:lnTo>
                                <a:lnTo>
                                  <a:pt x="35" y="35"/>
                                </a:lnTo>
                                <a:lnTo>
                                  <a:pt x="22" y="2"/>
                                </a:lnTo>
                                <a:lnTo>
                                  <a:pt x="28" y="0"/>
                                </a:lnTo>
                                <a:lnTo>
                                  <a:pt x="44" y="34"/>
                                </a:lnTo>
                                <a:lnTo>
                                  <a:pt x="41" y="33"/>
                                </a:lnTo>
                                <a:lnTo>
                                  <a:pt x="3" y="62"/>
                                </a:lnTo>
                                <a:lnTo>
                                  <a:pt x="4" y="70"/>
                                </a:lnTo>
                                <a:cubicBezTo>
                                  <a:pt x="21" y="109"/>
                                  <a:pt x="19" y="161"/>
                                  <a:pt x="12" y="192"/>
                                </a:cubicBezTo>
                                <a:lnTo>
                                  <a:pt x="10" y="186"/>
                                </a:lnTo>
                                <a:cubicBezTo>
                                  <a:pt x="12" y="175"/>
                                  <a:pt x="22" y="123"/>
                                  <a:pt x="0" y="73"/>
                                </a:cubicBezTo>
                                <a:moveTo>
                                  <a:pt x="13" y="84"/>
                                </a:moveTo>
                                <a:lnTo>
                                  <a:pt x="19" y="113"/>
                                </a:lnTo>
                                <a:lnTo>
                                  <a:pt x="55" y="93"/>
                                </a:lnTo>
                                <a:lnTo>
                                  <a:pt x="59" y="86"/>
                                </a:lnTo>
                                <a:lnTo>
                                  <a:pt x="50" y="59"/>
                                </a:lnTo>
                                <a:lnTo>
                                  <a:pt x="15" y="83"/>
                                </a:lnTo>
                                <a:lnTo>
                                  <a:pt x="17" y="85"/>
                                </a:lnTo>
                                <a:lnTo>
                                  <a:pt x="48" y="65"/>
                                </a:lnTo>
                                <a:lnTo>
                                  <a:pt x="55" y="89"/>
                                </a:lnTo>
                                <a:lnTo>
                                  <a:pt x="21" y="109"/>
                                </a:lnTo>
                                <a:lnTo>
                                  <a:pt x="17" y="86"/>
                                </a:lnTo>
                                <a:lnTo>
                                  <a:pt x="13" y="84"/>
                                </a:lnTo>
                                <a:moveTo>
                                  <a:pt x="16" y="58"/>
                                </a:moveTo>
                                <a:lnTo>
                                  <a:pt x="20" y="73"/>
                                </a:lnTo>
                                <a:lnTo>
                                  <a:pt x="23" y="69"/>
                                </a:lnTo>
                                <a:lnTo>
                                  <a:pt x="19" y="58"/>
                                </a:lnTo>
                                <a:lnTo>
                                  <a:pt x="16" y="58"/>
                                </a:lnTo>
                                <a:moveTo>
                                  <a:pt x="28" y="51"/>
                                </a:moveTo>
                                <a:lnTo>
                                  <a:pt x="32" y="62"/>
                                </a:lnTo>
                                <a:lnTo>
                                  <a:pt x="35" y="58"/>
                                </a:lnTo>
                                <a:lnTo>
                                  <a:pt x="31" y="50"/>
                                </a:lnTo>
                                <a:lnTo>
                                  <a:pt x="28" y="51"/>
                                </a:lnTo>
                                <a:moveTo>
                                  <a:pt x="20" y="51"/>
                                </a:moveTo>
                                <a:lnTo>
                                  <a:pt x="27" y="71"/>
                                </a:lnTo>
                                <a:lnTo>
                                  <a:pt x="30" y="66"/>
                                </a:lnTo>
                                <a:lnTo>
                                  <a:pt x="23" y="51"/>
                                </a:lnTo>
                                <a:lnTo>
                                  <a:pt x="20" y="51"/>
                                </a:lnTo>
                                <a:moveTo>
                                  <a:pt x="46" y="34"/>
                                </a:moveTo>
                                <a:cubicBezTo>
                                  <a:pt x="65" y="74"/>
                                  <a:pt x="75" y="123"/>
                                  <a:pt x="75" y="169"/>
                                </a:cubicBezTo>
                                <a:lnTo>
                                  <a:pt x="67" y="178"/>
                                </a:lnTo>
                                <a:lnTo>
                                  <a:pt x="17" y="198"/>
                                </a:lnTo>
                                <a:lnTo>
                                  <a:pt x="35" y="201"/>
                                </a:lnTo>
                                <a:lnTo>
                                  <a:pt x="73" y="187"/>
                                </a:lnTo>
                                <a:lnTo>
                                  <a:pt x="86" y="173"/>
                                </a:lnTo>
                                <a:cubicBezTo>
                                  <a:pt x="86" y="128"/>
                                  <a:pt x="72" y="76"/>
                                  <a:pt x="54" y="38"/>
                                </a:cubicBezTo>
                                <a:lnTo>
                                  <a:pt x="46" y="34"/>
                                </a:lnTo>
                              </a:path>
                            </a:pathLst>
                          </a:custGeom>
                          <a:solidFill>
                            <a:srgbClr val="0000FF"/>
                          </a:solidFill>
                          <a:ln w="0" cap="rnd">
                            <a:solidFill>
                              <a:srgbClr val="0000FF"/>
                            </a:solidFill>
                            <a:prstDash val="sysDot"/>
                            <a:round/>
                            <a:headEnd/>
                            <a:tailEnd/>
                          </a:ln>
                        </wps:spPr>
                        <wps:txbx>
                          <w:txbxContent>
                            <w:p w14:paraId="1440BD9C" w14:textId="77777777" w:rsidR="00A70DF5" w:rsidRDefault="00A70DF5" w:rsidP="00A70DF5"/>
                          </w:txbxContent>
                        </wps:txbx>
                        <wps:bodyPr rot="0" vert="horz" wrap="square" lIns="91440" tIns="45720" rIns="91440" bIns="45720" anchor="t" anchorCtr="0" upright="1">
                          <a:noAutofit/>
                        </wps:bodyPr>
                      </wps:wsp>
                      <wps:wsp>
                        <wps:cNvPr id="41" name="Oval 6"/>
                        <wps:cNvSpPr>
                          <a:spLocks noChangeArrowheads="1"/>
                        </wps:cNvSpPr>
                        <wps:spPr bwMode="auto">
                          <a:xfrm rot="316356">
                            <a:off x="7037" y="2879"/>
                            <a:ext cx="8719" cy="1765"/>
                          </a:xfrm>
                          <a:prstGeom prst="ellipse">
                            <a:avLst/>
                          </a:prstGeom>
                          <a:solidFill>
                            <a:srgbClr val="7F7F7F"/>
                          </a:solidFill>
                          <a:ln w="19050">
                            <a:solidFill>
                              <a:srgbClr val="FF0066"/>
                            </a:solidFill>
                            <a:round/>
                            <a:headEnd/>
                            <a:tailEnd/>
                          </a:ln>
                        </wps:spPr>
                        <wps:txbx>
                          <w:txbxContent>
                            <w:p w14:paraId="07552E8D" w14:textId="77777777" w:rsidR="00A70DF5" w:rsidRDefault="00A70DF5" w:rsidP="00A70DF5"/>
                          </w:txbxContent>
                        </wps:txbx>
                        <wps:bodyPr rot="0" vert="horz" wrap="square" lIns="90000" tIns="46800" rIns="90000" bIns="46800" anchor="ctr" anchorCtr="0" upright="1">
                          <a:noAutofit/>
                        </wps:bodyPr>
                      </wps:wsp>
                      <wps:wsp>
                        <wps:cNvPr id="42" name="Oval 6"/>
                        <wps:cNvSpPr>
                          <a:spLocks noChangeArrowheads="1"/>
                        </wps:cNvSpPr>
                        <wps:spPr bwMode="auto">
                          <a:xfrm rot="21190676">
                            <a:off x="6696" y="4721"/>
                            <a:ext cx="8719" cy="1765"/>
                          </a:xfrm>
                          <a:prstGeom prst="ellipse">
                            <a:avLst/>
                          </a:prstGeom>
                          <a:solidFill>
                            <a:srgbClr val="7F7F7F"/>
                          </a:solidFill>
                          <a:ln w="19050">
                            <a:solidFill>
                              <a:srgbClr val="FF0066"/>
                            </a:solidFill>
                            <a:round/>
                            <a:headEnd/>
                            <a:tailEnd/>
                          </a:ln>
                        </wps:spPr>
                        <wps:txbx>
                          <w:txbxContent>
                            <w:p w14:paraId="71119A18" w14:textId="77777777" w:rsidR="00A70DF5" w:rsidRDefault="00A70DF5" w:rsidP="00A70DF5"/>
                          </w:txbxContent>
                        </wps:txbx>
                        <wps:bodyPr rot="0" vert="horz" wrap="square" lIns="90000" tIns="46800" rIns="90000" bIns="46800" anchor="ctr" anchorCtr="0" upright="1">
                          <a:noAutofit/>
                        </wps:bodyPr>
                      </wps:wsp>
                      <wps:wsp>
                        <wps:cNvPr id="43" name="Oval 6"/>
                        <wps:cNvSpPr>
                          <a:spLocks noChangeArrowheads="1"/>
                        </wps:cNvSpPr>
                        <wps:spPr bwMode="auto">
                          <a:xfrm>
                            <a:off x="6832" y="3664"/>
                            <a:ext cx="8719" cy="1765"/>
                          </a:xfrm>
                          <a:prstGeom prst="ellipse">
                            <a:avLst/>
                          </a:prstGeom>
                          <a:solidFill>
                            <a:srgbClr val="7F7F7F"/>
                          </a:solidFill>
                          <a:ln w="19050">
                            <a:solidFill>
                              <a:srgbClr val="FF0066"/>
                            </a:solidFill>
                            <a:round/>
                            <a:headEnd/>
                            <a:tailEnd/>
                          </a:ln>
                        </wps:spPr>
                        <wps:txbx>
                          <w:txbxContent>
                            <w:p w14:paraId="12E0CAC2" w14:textId="77777777" w:rsidR="00A70DF5" w:rsidRDefault="00A70DF5" w:rsidP="00A70DF5"/>
                          </w:txbxContent>
                        </wps:txbx>
                        <wps:bodyPr rot="0" vert="horz" wrap="square" lIns="90000" tIns="46800" rIns="90000" bIns="46800" anchor="ctr" anchorCtr="0" upright="1">
                          <a:noAutofit/>
                        </wps:bodyPr>
                      </wps:wsp>
                      <wps:wsp>
                        <wps:cNvPr id="44" name="Oval 12"/>
                        <wps:cNvSpPr>
                          <a:spLocks noChangeArrowheads="1"/>
                        </wps:cNvSpPr>
                        <wps:spPr bwMode="auto">
                          <a:xfrm rot="21384934">
                            <a:off x="9507" y="2317"/>
                            <a:ext cx="6108" cy="3940"/>
                          </a:xfrm>
                          <a:prstGeom prst="ellipse">
                            <a:avLst/>
                          </a:prstGeom>
                          <a:solidFill>
                            <a:srgbClr val="FFFFFF"/>
                          </a:solidFill>
                          <a:ln w="19050">
                            <a:solidFill>
                              <a:srgbClr val="FF0066"/>
                            </a:solidFill>
                            <a:prstDash val="dash"/>
                            <a:round/>
                            <a:headEnd/>
                            <a:tailEnd/>
                          </a:ln>
                        </wps:spPr>
                        <wps:txbx>
                          <w:txbxContent>
                            <w:p w14:paraId="2D9806A5" w14:textId="77777777" w:rsidR="00A70DF5" w:rsidRDefault="00A70DF5" w:rsidP="00A70DF5"/>
                          </w:txbxContent>
                        </wps:txbx>
                        <wps:bodyPr rot="0" vert="horz" wrap="square" lIns="90000" tIns="46800" rIns="90000" bIns="46800" anchor="ctr" anchorCtr="0" upright="1">
                          <a:noAutofit/>
                        </wps:bodyPr>
                      </wps:wsp>
                      <pic:pic xmlns:pic="http://schemas.openxmlformats.org/drawingml/2006/picture">
                        <pic:nvPicPr>
                          <pic:cNvPr id="45"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453" y="2239"/>
                            <a:ext cx="2066" cy="26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CE2A43B" id="Group 2" o:spid="_x0000_s1026" style="width:232.65pt;height:103.15pt;mso-position-horizontal-relative:char;mso-position-vertical-relative:line" coordsize="16519,6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">
                <v:oval id="Oval 6" o:spid="_x0000_s1027" style="position:absolute;left:832;top:675;width:7623;height:1765;rotation:-3759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" fillcolor="#7f7f7f" strokecolor="#06f" strokeweight="1.5pt">
                  <v:textbox inset="2.5mm,1.3mm,2.5mm,1.3mm">
                    <w:txbxContent>
                      <w:p w14:paraId="5A948EC6" w14:textId="77777777" w:rsidR="00A70DF5" w:rsidRDefault="00A70DF5" w:rsidP="00A70DF5"/>
                    </w:txbxContent>
                  </v:textbox>
                </v:oval>
                <v:oval id="Oval 6" o:spid="_x0000_s1028" style="position:absolute;left:693;top:1582;width:739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" fillcolor="#7f7f7f" strokecolor="#06f" strokeweight="1.5pt">
                  <v:textbox inset="2.5mm,1.3mm,2.5mm,1.3mm">
                    <w:txbxContent>
                      <w:p w14:paraId="10363A31" w14:textId="77777777" w:rsidR="00A70DF5" w:rsidRDefault="00A70DF5" w:rsidP="00A70DF5"/>
                    </w:txbxContent>
                  </v:textbox>
                </v:oval>
                <v:oval id="Oval 6" o:spid="_x0000_s1029" style="position:absolute;left:220;top:3489;width:7769;height:1765;rotation:13842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" fillcolor="#7f7f7f" strokecolor="#06f" strokeweight="1.5pt">
                  <v:textbox inset="2.5mm,1.3mm,2.5mm,1.3mm">
                    <w:txbxContent>
                      <w:p w14:paraId="0B6331BC" w14:textId="77777777" w:rsidR="00A70DF5" w:rsidRDefault="00A70DF5" w:rsidP="00A70DF5"/>
                    </w:txbxContent>
                  </v:textbox>
                </v:oval>
                <v:oval id="Oval 6" o:spid="_x0000_s1030" style="position:absolute;left:492;top:2314;width:7917;height:1765;rotation:1130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" fillcolor="#7f7f7f" strokecolor="#06f" strokeweight="1.5pt">
                  <v:textbox inset="2.5mm,1.3mm,2.5mm,1.3mm">
                    <w:txbxContent>
                      <w:p w14:paraId="7777BB28" w14:textId="77777777" w:rsidR="00A70DF5" w:rsidRDefault="00A70DF5" w:rsidP="00A70DF5"/>
                    </w:txbxContent>
                  </v:textbox>
                </v:oval>
                <v:oval id="Oval 6" o:spid="_x0000_s1031" style="position:absolute;left:7173;top:1924;width:8719;height:1765;rotation:846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" fillcolor="#7f7f7f" strokecolor="#f06" strokeweight="1.5pt">
                  <v:textbox inset="2.5mm,1.3mm,2.5mm,1.3mm">
                    <w:txbxContent>
                      <w:p w14:paraId="77E2CD7D" w14:textId="77777777" w:rsidR="00A70DF5" w:rsidRDefault="00A70DF5" w:rsidP="00A70DF5"/>
                    </w:txbxContent>
                  </v:textbox>
                </v:oval>
                <v:oval id="Oval 14" o:spid="_x0000_s1032" style="position:absolute;left:569;top:800;width:5314;height:3940;rotation:-107293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" strokecolor="blue" strokeweight="1.5pt">
                  <v:stroke dashstyle="dash"/>
                  <v:textbox inset="2.5mm,1.3mm,2.5mm,1.3mm">
                    <w:txbxContent>
                      <w:p w14:paraId="307A6120" w14:textId="77777777" w:rsidR="00A70DF5" w:rsidRDefault="00A70DF5" w:rsidP="00B02703"/>
                    </w:txbxContent>
                  </v:textbox>
                </v:oval>
                <v:group id="Group 16" o:spid="_x0000_s1033" style="position:absolute;width:1941;height:2534" coordsize="7588,1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AutoShape 3" o:spid="_x0000_s1034" style="position:absolute;width:7588;height:13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o:lock v:ext="edit" aspectratio="t" text="t"/>
                    <v:textbox>
                      <w:txbxContent>
                        <w:p w14:paraId="572067C1" w14:textId="77777777" w:rsidR="00A70DF5" w:rsidRDefault="00A70DF5" w:rsidP="00A70DF5"/>
                      </w:txbxContent>
                    </v:textbox>
                  </v:rect>
                  <v:shape id="Freeform 18" o:spid="_x0000_s1035"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ce3961"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5E03052D" w14:textId="77777777" w:rsidR="00A70DF5" w:rsidRDefault="00A70DF5" w:rsidP="00A70DF5"/>
                      </w:txbxContent>
                    </v:textbox>
                  </v:shape>
                  <v:shape id="Freeform 19" o:spid="_x0000_s1036"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ce3961"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22AF2722" w14:textId="77777777" w:rsidR="00A70DF5" w:rsidRDefault="00A70DF5" w:rsidP="00A70DF5"/>
                      </w:txbxContent>
                    </v:textbox>
                  </v:shape>
                  <v:shape id="Freeform 20" o:spid="_x0000_s1037"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0070c0"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3C82AD3E" w14:textId="77777777" w:rsidR="00A70DF5" w:rsidRDefault="00A70DF5" w:rsidP="00A70DF5"/>
                      </w:txbxContent>
                    </v:textbox>
                  </v:shape>
                  <v:shape id="Freeform 21" o:spid="_x0000_s1038"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0070c0"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4C1B3B96" w14:textId="77777777" w:rsidR="00A70DF5" w:rsidRDefault="00A70DF5" w:rsidP="00A70DF5"/>
                      </w:txbxContent>
                    </v:textbox>
                  </v:shape>
                </v:group>
                <v:shape id="Freeform 22" o:spid="_x0000_s1039" style="position:absolute;left:6702;top:1292;width:616;height:1579;visibility:visible;mso-wrap-style:square;v-text-anchor:top" coordsize="86,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" adj="-11796480,,5400" path="m22,151r10,-5l31,153r-10,6l22,151t14,-6l45,139r3,l49,144r-12,7l36,145t34,-5l56,148r-1,13l63,155r-2,-4l64,150r6,-10m55,134r,8l64,136r-2,-3l65,132r,-2l55,134t-34,5l23,145r3,-2l32,136r-2,-3l26,136r-5,3m39,129r-4,5l37,138r11,-6l45,126r-6,3m64,116r-12,8l53,129r2,-1l64,121r,-5m50,152r-13,8l35,168r14,-6l50,152m28,122r-8,5l22,133r6,-5c28,128,28,122,28,122t15,-7l40,116r-5,6l36,125r3,-1l46,119r-3,-4m58,107r-8,5l53,113r-2,1l51,116r4,l63,111r-4,-4l58,107m31,161r-9,5l19,172r-2,1l19,175r2,l28,170r3,-9m28,180r3,1l27,185r-7,2l19,185r9,-5m,73l1,60,35,35,22,2,28,,44,34,41,33,3,62r1,8c21,109,19,161,12,192r-2,-6c12,175,22,123,,73m13,84r6,29l55,93r4,-7l50,59,15,83r2,2l48,65r7,24l21,109,17,86,13,84m16,58r4,15l23,69,19,58r-3,m28,51r4,11l35,58,31,50r-3,1m20,51r7,20l30,66,23,51r-3,m46,34v19,40,29,89,29,135l67,178,17,198r18,3l73,187,86,173c86,128,72,76,54,38l46,34e" fillcolor="blue" strokecolor="blue" strokeweight="0">
                  <v:stroke dashstyle="1 1" joinstyle="round" endcap="round"/>
                  <v:formulas/>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 textboxrect="0,0,86,201"/>
                  <o:lock v:ext="edit" aspectratio="t" verticies="t"/>
                  <v:textbox>
                    <w:txbxContent>
                      <w:p w14:paraId="1440BD9C" w14:textId="77777777" w:rsidR="00A70DF5" w:rsidRDefault="00A70DF5" w:rsidP="00A70DF5"/>
                    </w:txbxContent>
                  </v:textbox>
                </v:shape>
                <v:oval id="Oval 6" o:spid="_x0000_s1040" style="position:absolute;left:7037;top:2879;width:8719;height:1765;rotation:3455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" fillcolor="#7f7f7f" strokecolor="#f06" strokeweight="1.5pt">
                  <v:textbox inset="2.5mm,1.3mm,2.5mm,1.3mm">
                    <w:txbxContent>
                      <w:p w14:paraId="07552E8D" w14:textId="77777777" w:rsidR="00A70DF5" w:rsidRDefault="00A70DF5" w:rsidP="00A70DF5"/>
                    </w:txbxContent>
                  </v:textbox>
                </v:oval>
                <v:oval id="Oval 6" o:spid="_x0000_s1041" style="position:absolute;left:6696;top:4721;width:8719;height:1765;rotation:-4470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" fillcolor="#7f7f7f" strokecolor="#f06" strokeweight="1.5pt">
                  <v:textbox inset="2.5mm,1.3mm,2.5mm,1.3mm">
                    <w:txbxContent>
                      <w:p w14:paraId="71119A18" w14:textId="77777777" w:rsidR="00A70DF5" w:rsidRDefault="00A70DF5" w:rsidP="00A70DF5"/>
                    </w:txbxContent>
                  </v:textbox>
                </v:oval>
                <v:oval id="Oval 6" o:spid="_x0000_s1042" style="position:absolute;left:6832;top:3664;width:8719;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" fillcolor="#7f7f7f" strokecolor="#f06" strokeweight="1.5pt">
                  <v:textbox inset="2.5mm,1.3mm,2.5mm,1.3mm">
                    <w:txbxContent>
                      <w:p w14:paraId="12E0CAC2" w14:textId="77777777" w:rsidR="00A70DF5" w:rsidRDefault="00A70DF5" w:rsidP="00A70DF5"/>
                    </w:txbxContent>
                  </v:textbox>
                </v:oval>
                <v:oval id="Oval 12" o:spid="_x0000_s1043" style="position:absolute;left:9507;top:2317;width:6108;height:3940;rotation:-2349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" strokecolor="#f06" strokeweight="1.5pt">
                  <v:stroke dashstyle="dash"/>
                  <v:textbox inset="2.5mm,1.3mm,2.5mm,1.3mm">
                    <w:txbxContent>
                      <w:p w14:paraId="2D9806A5" w14:textId="77777777" w:rsidR="00A70DF5" w:rsidRDefault="00A70DF5" w:rsidP="00A70DF5"/>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14453;top:2239;width:2066;height:2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">
                  <v:imagedata r:id="rId13" o:title=""/>
                </v:shape>
                <w10:anchorlock/>
              </v:group>
            </w:pict>
          </mc:Fallback>
        </mc:AlternateContent>
      </w:r>
    </w:p>
    <w:p w14:paraId="5959CF59" w14:textId="41852047" w:rsidR="00301D25" w:rsidRPr="006E13D1" w:rsidRDefault="00301D25" w:rsidP="00301D25">
      <w:pPr>
        <w:pStyle w:val="TF"/>
      </w:pPr>
      <w:r w:rsidRPr="006E13D1">
        <w:t xml:space="preserve">Figure </w:t>
      </w:r>
      <w:r w:rsidR="00A754B9">
        <w:t>1</w:t>
      </w:r>
      <w:r w:rsidRPr="006E13D1">
        <w:t xml:space="preserve">: </w:t>
      </w:r>
      <w:r w:rsidR="00A754B9" w:rsidRPr="00A754B9">
        <w:t>Uplink Coverage Hole</w:t>
      </w:r>
    </w:p>
    <w:p w14:paraId="1909E164" w14:textId="352FDB22" w:rsidR="00301D25" w:rsidRDefault="0019667E" w:rsidP="00301D25">
      <w:r>
        <w:t xml:space="preserve">When </w:t>
      </w:r>
      <w:r w:rsidR="00301D25">
        <w:t>the UL connection becomes stable again then the UE re-connects with the network. The UE indicates availability of an RLF report and/or a Connection Establishment Failure (CEF) report that can be retrieved and analysed by the network.</w:t>
      </w:r>
    </w:p>
    <w:p w14:paraId="32FB498F" w14:textId="3D56408C" w:rsidR="00745981" w:rsidRPr="006E13D1" w:rsidRDefault="00772153" w:rsidP="00745981">
      <w:pPr>
        <w:pStyle w:val="Heading2"/>
      </w:pPr>
      <w:r>
        <w:t>2</w:t>
      </w:r>
      <w:r w:rsidR="00745981" w:rsidRPr="006E13D1">
        <w:t>.1</w:t>
      </w:r>
      <w:r w:rsidR="00745981" w:rsidRPr="006E13D1">
        <w:tab/>
      </w:r>
      <w:r w:rsidR="00745981">
        <w:t>RLF report</w:t>
      </w:r>
    </w:p>
    <w:p w14:paraId="2B187A4B" w14:textId="275D2489" w:rsidR="00301D25" w:rsidRDefault="00301D25" w:rsidP="00301D25">
      <w:r>
        <w:t xml:space="preserve">The RLF report represents only the situation at moment when the RLF occurred. From the measurements included in the RLF report, the downlink signal quality at moment of the RLF can be checked and from the RLF </w:t>
      </w:r>
      <w:proofErr w:type="gramStart"/>
      <w:r>
        <w:t>cause</w:t>
      </w:r>
      <w:proofErr w:type="gramEnd"/>
      <w:r>
        <w:t xml:space="preserve"> it can be identified whether the RLF was due to unsuccessful UL transmission. But after the RLF the UE may be carried out </w:t>
      </w:r>
      <w:r>
        <w:lastRenderedPageBreak/>
        <w:t xml:space="preserve">different actions like re-establishment or re-connection attempts. During this phase the UE has </w:t>
      </w:r>
      <w:r w:rsidR="0019667E">
        <w:t xml:space="preserve">got </w:t>
      </w:r>
      <w:r>
        <w:t>information about DL signal strength, but it is not recorded in the RLF report.</w:t>
      </w:r>
    </w:p>
    <w:p w14:paraId="138875B1" w14:textId="3F64B8FD" w:rsidR="00772153" w:rsidRPr="006E13D1" w:rsidRDefault="00772153" w:rsidP="00772153">
      <w:pPr>
        <w:pStyle w:val="Heading2"/>
      </w:pPr>
      <w:r>
        <w:t>2</w:t>
      </w:r>
      <w:r w:rsidRPr="006E13D1">
        <w:t>.</w:t>
      </w:r>
      <w:r>
        <w:t>2</w:t>
      </w:r>
      <w:r w:rsidRPr="006E13D1">
        <w:tab/>
      </w:r>
      <w:r>
        <w:t>CEF report</w:t>
      </w:r>
    </w:p>
    <w:p w14:paraId="7D0D0253" w14:textId="77777777" w:rsidR="00301D25" w:rsidRDefault="00301D25" w:rsidP="00301D25">
      <w:r>
        <w:t>The CEF report contains information about the last failed connection establishment that resulted in UE not being able to access the network. Already the existence of a CEF report tells the network that the received UE downlink signal was ok during the time of failed connection establishment, since without receiving some cell information via broadcast messages the terminal could not even try to setup connection. The information in the CEF report can be used further to analyse why the connection establishment was not successful. However, since the terminal overwrites CEF report fields in the case of new connection establishment failure, there is neither information what happened before the latest failed connection establishment nor how often the UE tried to (unsuccessfully) setup the connection.</w:t>
      </w:r>
    </w:p>
    <w:p w14:paraId="6F9B64DE" w14:textId="38E63B64" w:rsidR="00772153" w:rsidRPr="006E13D1" w:rsidRDefault="00772153" w:rsidP="00772153">
      <w:pPr>
        <w:pStyle w:val="Heading2"/>
      </w:pPr>
      <w:r>
        <w:t>2</w:t>
      </w:r>
      <w:r w:rsidRPr="006E13D1">
        <w:t>.</w:t>
      </w:r>
      <w:r>
        <w:t>3</w:t>
      </w:r>
      <w:r w:rsidRPr="006E13D1">
        <w:tab/>
      </w:r>
      <w:r w:rsidR="00F15216">
        <w:t>The c</w:t>
      </w:r>
      <w:r>
        <w:t xml:space="preserve">ombination </w:t>
      </w:r>
      <w:r w:rsidR="00F15216">
        <w:t xml:space="preserve">of </w:t>
      </w:r>
      <w:r>
        <w:t>RLF and CEF reports</w:t>
      </w:r>
    </w:p>
    <w:p w14:paraId="0BA03246" w14:textId="13B03ACE" w:rsidR="009D1CA8" w:rsidRDefault="009D1CA8" w:rsidP="009D1CA8">
      <w:r>
        <w:t xml:space="preserve">Even </w:t>
      </w:r>
      <w:r w:rsidR="0019667E">
        <w:t xml:space="preserve">with getting both </w:t>
      </w:r>
      <w:r>
        <w:t xml:space="preserve">the RLF and </w:t>
      </w:r>
      <w:r w:rsidR="0019667E">
        <w:t xml:space="preserve">the </w:t>
      </w:r>
      <w:r>
        <w:t>CEF report</w:t>
      </w:r>
      <w:r w:rsidR="0019667E">
        <w:t>, the network will not be aware of the</w:t>
      </w:r>
      <w:r>
        <w:t xml:space="preserve"> information about the downlink channel availability between the RLF and last CEF. If both reports have been logged at times close to each other (e.g. within seconds), it may be possible to estimate if the problem was due to uplink or downlink. But with longer time within a coverage hole it is typically not possible to have a reliable estimate of the root cause of the problem.</w:t>
      </w:r>
    </w:p>
    <w:p w14:paraId="273E9D04" w14:textId="6E019476" w:rsidR="007314FF" w:rsidRDefault="007314FF" w:rsidP="007314FF">
      <w:r>
        <w:t xml:space="preserve">Figure 2 shows an example case where the information provided by RLF and CEF reports is not </w:t>
      </w:r>
      <w:r w:rsidR="0054549F">
        <w:t>enough</w:t>
      </w:r>
      <w:r>
        <w:t xml:space="preserve"> to </w:t>
      </w:r>
      <w:r w:rsidR="0054549F">
        <w:t>determine</w:t>
      </w:r>
      <w:r>
        <w:t xml:space="preserve"> if the coverage hole was due to downlink, uplink or both failing. In this example UL connectivity is lost first. Since DL connectivity is still there, UE tries </w:t>
      </w:r>
      <w:r w:rsidR="0054549F">
        <w:t xml:space="preserve">to </w:t>
      </w:r>
      <w:r w:rsidR="00C631BE">
        <w:t>re-establish,</w:t>
      </w:r>
      <w:r>
        <w:t xml:space="preserve"> but it fails. From CEF report we can see that DL was available at the time of CEF2. However, since CEF report information is overwritten in the case of new CEF we don’t have any knowledge </w:t>
      </w:r>
      <w:r w:rsidR="0054549F">
        <w:t xml:space="preserve">whether </w:t>
      </w:r>
      <w:r>
        <w:t>CEF1 ever took place</w:t>
      </w:r>
      <w:r w:rsidR="002A0646">
        <w:t>.</w:t>
      </w:r>
      <w:r>
        <w:t xml:space="preserve"> </w:t>
      </w:r>
      <w:r w:rsidR="002A0646">
        <w:t>I</w:t>
      </w:r>
      <w:r>
        <w:t xml:space="preserve">n this case the terminal would have known </w:t>
      </w:r>
      <w:r w:rsidR="002A0646">
        <w:t>that</w:t>
      </w:r>
      <w:r>
        <w:t xml:space="preserve"> downlink was available </w:t>
      </w:r>
      <w:r w:rsidR="002A0646">
        <w:t xml:space="preserve">while uplink was missing </w:t>
      </w:r>
      <w:r>
        <w:t>at the time of CEF1.</w:t>
      </w:r>
    </w:p>
    <w:p w14:paraId="0CF4333E" w14:textId="3571E08B" w:rsidR="007314FF" w:rsidRDefault="008D057F" w:rsidP="00C631BE">
      <w:pPr>
        <w:spacing w:before="360"/>
        <w:jc w:val="center"/>
      </w:pPr>
      <w:r>
        <w:rPr>
          <w:noProof/>
          <w:lang w:val="en-US"/>
        </w:rPr>
        <mc:AlternateContent>
          <mc:Choice Requires="wpg">
            <w:drawing>
              <wp:inline distT="0" distB="0" distL="0" distR="0" wp14:anchorId="6CC01514" wp14:editId="325551F3">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E2D151" w14:textId="77777777" w:rsidR="008D057F" w:rsidRPr="0081379C" w:rsidRDefault="008D057F"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2384C939" w14:textId="77777777" w:rsidR="008D057F" w:rsidRPr="00DB75A2" w:rsidRDefault="008D057F" w:rsidP="008D057F">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285D69" w14:textId="7A7950DA" w:rsidR="008D057F" w:rsidRPr="00DB75A2" w:rsidRDefault="008D057F"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w:t>
                              </w:r>
                              <w:r w:rsidR="002A0646">
                                <w:rPr>
                                  <w:color w:val="000000" w:themeColor="text1"/>
                                  <w:sz w:val="18"/>
                                  <w:lang w:val="de-DE"/>
                                </w:rPr>
                                <w:t xml:space="preserve">   </w:t>
                              </w:r>
                              <w:r>
                                <w:rPr>
                                  <w:color w:val="000000" w:themeColor="text1"/>
                                  <w:sz w:val="18"/>
                                  <w:lang w:val="de-DE"/>
                                </w:rPr>
                                <w:t xml:space="preserve">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94467A" w14:textId="77777777" w:rsidR="008D057F" w:rsidRDefault="008D057F"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60C581" w14:textId="77777777" w:rsidR="008D057F" w:rsidRPr="0081379C" w:rsidRDefault="008D057F"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85EA8F" w14:textId="77777777" w:rsidR="008D057F" w:rsidRDefault="008D057F"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84642A" w14:textId="4521D18D" w:rsidR="008D057F" w:rsidRPr="00DB75A2" w:rsidRDefault="008D057F"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xml:space="preserve">? </w:t>
                              </w:r>
                              <w:r w:rsidR="002A0646">
                                <w:rPr>
                                  <w:color w:val="000000" w:themeColor="text1"/>
                                  <w:sz w:val="18"/>
                                  <w:lang w:val="de-DE"/>
                                </w:rPr>
                                <w:t xml:space="preserve">   </w:t>
                              </w:r>
                              <w:r>
                                <w:rPr>
                                  <w:color w:val="000000" w:themeColor="text1"/>
                                  <w:sz w:val="18"/>
                                  <w:lang w:val="de-DE"/>
                                </w:rPr>
                                <w:t xml:space="preserve">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F036E9B" w14:textId="77777777" w:rsidR="008D057F" w:rsidRPr="00DB75A2" w:rsidRDefault="008D057F" w:rsidP="008D057F">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71B717DB" w14:textId="54C0A05F" w:rsidR="008D057F" w:rsidRPr="00DB75A2" w:rsidRDefault="008D057F"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w:t>
                              </w:r>
                              <w:r w:rsidR="00BE46F1">
                                <w:rPr>
                                  <w:lang w:val="de-DE"/>
                                </w:rPr>
                                <w: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181B2DF6" w14:textId="00F9FC13" w:rsidR="008D057F" w:rsidRPr="00DB75A2" w:rsidRDefault="008D057F" w:rsidP="008D057F">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5BF0484" w14:textId="77777777" w:rsidR="008D057F" w:rsidRPr="00DB75A2" w:rsidRDefault="008D057F" w:rsidP="008D057F">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6C1D2719" w14:textId="77777777" w:rsidR="008D057F" w:rsidRPr="00DB75A2" w:rsidRDefault="008D057F" w:rsidP="008D057F">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4BD177" w14:textId="2FE23790" w:rsidR="0054549F" w:rsidRPr="002A0646" w:rsidRDefault="0054549F"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002A0646"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CD53CCB" w14:textId="266C90C8" w:rsidR="00BE46F1" w:rsidRPr="00DB75A2" w:rsidRDefault="00BE46F1" w:rsidP="00BE46F1">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CC01514" id="Group 68" o:spid="_x0000_s1045"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">
                <o:lock v:ext="edit" aspectratio="t"/>
                <v:rect id="Rectangle 6" o:spid="_x0000_s1046"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07E2D151" w14:textId="77777777" w:rsidR="008D057F" w:rsidRPr="0081379C" w:rsidRDefault="008D057F"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shapetype id="_x0000_t202" coordsize="21600,21600" o:spt="202" path="m,l,21600r21600,l21600,xe">
                  <v:stroke joinstyle="miter"/>
                  <v:path gradientshapeok="t" o:connecttype="rect"/>
                </v:shapetype>
                <v:shape id="Text Box 63" o:spid="_x0000_s1047"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2384C939" w14:textId="77777777" w:rsidR="008D057F" w:rsidRPr="00DB75A2" w:rsidRDefault="008D057F" w:rsidP="008D057F">
                        <w:pPr>
                          <w:rPr>
                            <w:lang w:val="de-DE"/>
                          </w:rPr>
                        </w:pPr>
                        <w:r>
                          <w:rPr>
                            <w:lang w:val="de-DE"/>
                          </w:rPr>
                          <w:t>RLF</w:t>
                        </w:r>
                      </w:p>
                    </w:txbxContent>
                  </v:textbox>
                </v:shape>
                <v:line id="Straight Connector 14" o:spid="_x0000_s1048"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49"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" fillcolor="#5b9bd5 [3204]" stroked="f" strokeweight="1pt">
                  <v:fill r:id="rId14" o:title="" color2="white [3212]" type="pattern"/>
                  <v:textbox>
                    <w:txbxContent>
                      <w:p w14:paraId="38285D69" w14:textId="7A7950DA" w:rsidR="008D057F" w:rsidRPr="00DB75A2" w:rsidRDefault="008D057F"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w:t>
                        </w:r>
                        <w:r w:rsidR="002A0646">
                          <w:rPr>
                            <w:color w:val="000000" w:themeColor="text1"/>
                            <w:sz w:val="18"/>
                            <w:lang w:val="de-DE"/>
                          </w:rPr>
                          <w:t xml:space="preserve">   </w:t>
                        </w:r>
                        <w:r>
                          <w:rPr>
                            <w:color w:val="000000" w:themeColor="text1"/>
                            <w:sz w:val="18"/>
                            <w:lang w:val="de-DE"/>
                          </w:rPr>
                          <w:t xml:space="preserve">           DL?</w:t>
                        </w:r>
                      </w:p>
                    </w:txbxContent>
                  </v:textbox>
                </v:rect>
                <v:line id="Straight Connector 61" o:spid="_x0000_s1050"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51"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7F94467A" w14:textId="77777777" w:rsidR="008D057F" w:rsidRDefault="008D057F"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line id="Straight Connector 62" o:spid="_x0000_s1052"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53"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7660C581" w14:textId="77777777" w:rsidR="008D057F" w:rsidRPr="0081379C" w:rsidRDefault="008D057F"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v:textbox>
                </v:rect>
                <v:rect id="Rectangle 5" o:spid="_x0000_s1054"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7985EA8F" w14:textId="77777777" w:rsidR="008D057F" w:rsidRDefault="008D057F"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v:textbox>
                </v:rect>
                <v:rect id="Rectangle 10" o:spid="_x0000_s1055"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" fillcolor="#70ad47 [3209]" stroked="f" strokeweight="1pt">
                  <v:fill r:id="rId14" o:title="" color2="white [3212]" type="pattern"/>
                  <v:textbox>
                    <w:txbxContent>
                      <w:p w14:paraId="2184642A" w14:textId="4521D18D" w:rsidR="008D057F" w:rsidRPr="00DB75A2" w:rsidRDefault="008D057F"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xml:space="preserve">? </w:t>
                        </w:r>
                        <w:r w:rsidR="002A0646">
                          <w:rPr>
                            <w:color w:val="000000" w:themeColor="text1"/>
                            <w:sz w:val="18"/>
                            <w:lang w:val="de-DE"/>
                          </w:rPr>
                          <w:t xml:space="preserve">   </w:t>
                        </w:r>
                        <w:r>
                          <w:rPr>
                            <w:color w:val="000000" w:themeColor="text1"/>
                            <w:sz w:val="18"/>
                            <w:lang w:val="de-DE"/>
                          </w:rPr>
                          <w:t xml:space="preserve">          UL?</w:t>
                        </w:r>
                      </w:p>
                    </w:txbxContent>
                  </v:textbox>
                </v:rect>
                <v:line id="Straight Connector 17" o:spid="_x0000_s1056"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57"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58"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F036E9B" w14:textId="77777777" w:rsidR="008D057F" w:rsidRPr="00DB75A2" w:rsidRDefault="008D057F" w:rsidP="008D057F">
                        <w:pPr>
                          <w:rPr>
                            <w:lang w:val="de-DE"/>
                          </w:rPr>
                        </w:pPr>
                        <w:r>
                          <w:rPr>
                            <w:lang w:val="de-DE"/>
                          </w:rPr>
                          <w:t>time</w:t>
                        </w:r>
                      </w:p>
                    </w:txbxContent>
                  </v:textbox>
                </v:shape>
                <v:line id="Straight Connector 60" o:spid="_x0000_s1059"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60"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71B717DB" w14:textId="54C0A05F" w:rsidR="008D057F" w:rsidRPr="00DB75A2" w:rsidRDefault="008D057F"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w:t>
                        </w:r>
                        <w:r w:rsidR="00BE46F1">
                          <w:rPr>
                            <w:lang w:val="de-DE"/>
                          </w:rPr>
                          <w:t>empt</w:t>
                        </w:r>
                        <w:proofErr w:type="spellEnd"/>
                      </w:p>
                    </w:txbxContent>
                  </v:textbox>
                </v:shape>
                <v:shape id="Text Box 65" o:spid="_x0000_s1061"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181B2DF6" w14:textId="00F9FC13" w:rsidR="008D057F" w:rsidRPr="00DB75A2" w:rsidRDefault="008D057F" w:rsidP="008D057F">
                        <w:pPr>
                          <w:jc w:val="center"/>
                          <w:rPr>
                            <w:lang w:val="de-DE"/>
                          </w:rPr>
                        </w:pPr>
                        <w:r>
                          <w:rPr>
                            <w:lang w:val="de-DE"/>
                          </w:rPr>
                          <w:t>CEF1</w:t>
                        </w:r>
                      </w:p>
                    </w:txbxContent>
                  </v:textbox>
                </v:shape>
                <v:shape id="Text Box 66" o:spid="_x0000_s1062"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5BF0484" w14:textId="77777777" w:rsidR="008D057F" w:rsidRPr="00DB75A2" w:rsidRDefault="008D057F" w:rsidP="008D057F">
                        <w:pPr>
                          <w:jc w:val="center"/>
                          <w:rPr>
                            <w:lang w:val="de-DE"/>
                          </w:rPr>
                        </w:pPr>
                        <w:r>
                          <w:rPr>
                            <w:lang w:val="de-DE"/>
                          </w:rPr>
                          <w:t>CEF2</w:t>
                        </w:r>
                      </w:p>
                    </w:txbxContent>
                  </v:textbox>
                </v:shape>
                <v:shape id="Text Box 67" o:spid="_x0000_s1063"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6C1D2719" w14:textId="77777777" w:rsidR="008D057F" w:rsidRPr="00DB75A2" w:rsidRDefault="008D057F" w:rsidP="008D057F">
                        <w:pPr>
                          <w:jc w:val="center"/>
                          <w:rPr>
                            <w:lang w:val="de-DE"/>
                          </w:rPr>
                        </w:pPr>
                        <w:r>
                          <w:rPr>
                            <w:lang w:val="de-DE"/>
                          </w:rPr>
                          <w:t>Re-</w:t>
                        </w:r>
                        <w:proofErr w:type="spellStart"/>
                        <w:r>
                          <w:rPr>
                            <w:lang w:val="de-DE"/>
                          </w:rPr>
                          <w:t>conn</w:t>
                        </w:r>
                        <w:proofErr w:type="spellEnd"/>
                        <w:r>
                          <w:rPr>
                            <w:lang w:val="de-DE"/>
                          </w:rPr>
                          <w:t>.</w:t>
                        </w:r>
                      </w:p>
                    </w:txbxContent>
                  </v:textbox>
                </v:shape>
                <v:rect id="Rectangle 69" o:spid="_x0000_s1064"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544BD177" w14:textId="2FE23790" w:rsidR="0054549F" w:rsidRPr="002A0646" w:rsidRDefault="0054549F"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002A0646" w:rsidRPr="002A0646">
                          <w:rPr>
                            <w:sz w:val="14"/>
                            <w:lang w:val="de-DE"/>
                          </w:rPr>
                          <w:t>.</w:t>
                        </w:r>
                      </w:p>
                    </w:txbxContent>
                  </v:textbox>
                </v:rect>
                <v:shape id="Text Box 70" o:spid="_x0000_s1065"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CD53CCB" w14:textId="266C90C8" w:rsidR="00BE46F1" w:rsidRPr="00DB75A2" w:rsidRDefault="00BE46F1" w:rsidP="00BE46F1">
                        <w:pPr>
                          <w:jc w:val="center"/>
                          <w:rPr>
                            <w:lang w:val="de-DE"/>
                          </w:rPr>
                        </w:pPr>
                        <w:r>
                          <w:rPr>
                            <w:lang w:val="de-DE"/>
                          </w:rPr>
                          <w:t>Event</w:t>
                        </w:r>
                      </w:p>
                    </w:txbxContent>
                  </v:textbox>
                </v:shape>
                <v:line id="Straight Connector 71" o:spid="_x0000_s1066"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1667B3B9" w14:textId="29499ACD" w:rsidR="009D1CA8" w:rsidRDefault="009D1CA8" w:rsidP="009D1CA8">
      <w:pPr>
        <w:pStyle w:val="TF"/>
      </w:pPr>
      <w:r>
        <w:t>Figure 2: RLF &amp; CEF report unclarity</w:t>
      </w:r>
    </w:p>
    <w:p w14:paraId="086A1C1B" w14:textId="19CC7B1D" w:rsidR="00180B0B" w:rsidRDefault="009D1CA8" w:rsidP="009D1CA8">
      <w:r>
        <w:t>Both the RLF and CEF reports contain some timing information indicating when the failure occurred, so we know if the time difference between RLF and CEF is long (e.g. at least several seconds) we cannot say what happened in between.</w:t>
      </w:r>
    </w:p>
    <w:p w14:paraId="5FF0E443" w14:textId="2CC966B3" w:rsidR="00CD4C7B" w:rsidRDefault="00CD4C7B" w:rsidP="00CD4C7B">
      <w:pPr>
        <w:pStyle w:val="Heading1"/>
      </w:pPr>
      <w:r w:rsidRPr="006E13D1">
        <w:t>3</w:t>
      </w:r>
      <w:r w:rsidRPr="006E13D1">
        <w:tab/>
      </w:r>
      <w:r w:rsidR="00203B87">
        <w:t xml:space="preserve">Conclusion and </w:t>
      </w:r>
      <w:r w:rsidR="007F228A">
        <w:t>Proposa</w:t>
      </w:r>
      <w:bookmarkStart w:id="0" w:name="_GoBack"/>
      <w:bookmarkEnd w:id="0"/>
      <w:r w:rsidR="007F228A">
        <w:t>ls</w:t>
      </w:r>
    </w:p>
    <w:p w14:paraId="6F60D4C7" w14:textId="1AC4E28A" w:rsidR="005079C0" w:rsidRDefault="005079C0" w:rsidP="005079C0">
      <w:r w:rsidRPr="006F4AE2">
        <w:rPr>
          <w:b/>
        </w:rPr>
        <w:t>Observation</w:t>
      </w:r>
      <w:r>
        <w:rPr>
          <w:b/>
        </w:rPr>
        <w:t xml:space="preserve"> 1</w:t>
      </w:r>
      <w:r>
        <w:t xml:space="preserve">: RLF Report and CEF Report are solutions for </w:t>
      </w:r>
      <w:r w:rsidRPr="00A816F7">
        <w:t>Capacity and Coverage Optimization</w:t>
      </w:r>
      <w:r>
        <w:t xml:space="preserve"> use case.</w:t>
      </w:r>
    </w:p>
    <w:p w14:paraId="6B75A416" w14:textId="684ABF25" w:rsidR="006F4AE2" w:rsidRDefault="006F4AE2" w:rsidP="00203B87">
      <w:r w:rsidRPr="006F4AE2">
        <w:rPr>
          <w:b/>
        </w:rPr>
        <w:t>Observation</w:t>
      </w:r>
      <w:r w:rsidR="005079C0">
        <w:rPr>
          <w:b/>
        </w:rPr>
        <w:t xml:space="preserve"> 2</w:t>
      </w:r>
      <w:r>
        <w:t xml:space="preserve">: </w:t>
      </w:r>
      <w:r w:rsidR="00624DEC">
        <w:t xml:space="preserve">The analysis in the discussion reveals that NG-RAN nodes are not enabled to perform a proper </w:t>
      </w:r>
      <w:r w:rsidR="00F204B1">
        <w:t xml:space="preserve">coverage analysis where the relevance of the </w:t>
      </w:r>
      <w:r w:rsidR="00624DEC">
        <w:t xml:space="preserve">UL coverage hole </w:t>
      </w:r>
      <w:r w:rsidR="00F204B1">
        <w:t xml:space="preserve">is </w:t>
      </w:r>
      <w:r w:rsidR="00C631BE">
        <w:t>considered</w:t>
      </w:r>
      <w:r w:rsidR="00F204B1">
        <w:t>.</w:t>
      </w:r>
    </w:p>
    <w:p w14:paraId="53E5E152" w14:textId="3FF298F9" w:rsidR="00624DEC" w:rsidRDefault="00020828" w:rsidP="00203B87">
      <w:r>
        <w:t>Therefore</w:t>
      </w:r>
      <w:r w:rsidR="00F204B1">
        <w:t>,</w:t>
      </w:r>
      <w:r>
        <w:t xml:space="preserve"> we propose </w:t>
      </w:r>
      <w:r w:rsidR="00F204B1">
        <w:t xml:space="preserve">to study </w:t>
      </w:r>
      <w:r w:rsidR="00C87B51">
        <w:t xml:space="preserve">whether and </w:t>
      </w:r>
      <w:r w:rsidR="00F204B1">
        <w:t xml:space="preserve">how </w:t>
      </w:r>
      <w:r>
        <w:t xml:space="preserve">the RLF and CEF reports </w:t>
      </w:r>
      <w:r w:rsidR="00F204B1">
        <w:t xml:space="preserve">could be enhanced </w:t>
      </w:r>
      <w:proofErr w:type="gramStart"/>
      <w:r w:rsidR="00F204B1">
        <w:t>in order to</w:t>
      </w:r>
      <w:proofErr w:type="gramEnd"/>
      <w:r w:rsidR="00F204B1">
        <w:t xml:space="preserve"> </w:t>
      </w:r>
      <w:r>
        <w:t xml:space="preserve">provide the missing information for a quick and reliable detection of </w:t>
      </w:r>
      <w:r w:rsidR="00C87B51">
        <w:t xml:space="preserve">dominance of </w:t>
      </w:r>
      <w:r>
        <w:t xml:space="preserve">UL coverage holes </w:t>
      </w:r>
      <w:r w:rsidR="00C87B51">
        <w:t xml:space="preserve">compared to DL coverage </w:t>
      </w:r>
      <w:r>
        <w:t>by the NG-RAN nodes.</w:t>
      </w:r>
    </w:p>
    <w:p w14:paraId="5AE08430" w14:textId="6449B7CF" w:rsidR="00020828" w:rsidRDefault="00020828" w:rsidP="00203B87">
      <w:r w:rsidRPr="00020828">
        <w:rPr>
          <w:b/>
        </w:rPr>
        <w:t>Proposal 1</w:t>
      </w:r>
      <w:r>
        <w:t xml:space="preserve">: </w:t>
      </w:r>
      <w:r w:rsidR="005079C0">
        <w:t xml:space="preserve">For NR </w:t>
      </w:r>
      <w:r w:rsidRPr="00CC6F75">
        <w:t xml:space="preserve">RLF Report </w:t>
      </w:r>
      <w:r w:rsidR="005079C0">
        <w:t xml:space="preserve">is enhanced </w:t>
      </w:r>
      <w:r w:rsidR="00F204B1">
        <w:t xml:space="preserve">with further information elements expressing DL </w:t>
      </w:r>
      <w:r w:rsidR="00C87B51">
        <w:t xml:space="preserve">availability after RLF occurrence. </w:t>
      </w:r>
    </w:p>
    <w:p w14:paraId="3587F326" w14:textId="023B27C5" w:rsidR="00020828" w:rsidRDefault="00020828" w:rsidP="00203B87">
      <w:r w:rsidRPr="00020828">
        <w:rPr>
          <w:b/>
        </w:rPr>
        <w:t>Proposal 2</w:t>
      </w:r>
      <w:r>
        <w:t xml:space="preserve">: </w:t>
      </w:r>
      <w:r w:rsidR="005079C0">
        <w:t xml:space="preserve">For NR </w:t>
      </w:r>
      <w:r w:rsidRPr="00CC6F75">
        <w:t xml:space="preserve">CEF </w:t>
      </w:r>
      <w:r w:rsidR="00C87B51">
        <w:t>R</w:t>
      </w:r>
      <w:r w:rsidR="00C87B51" w:rsidRPr="00CC6F75">
        <w:t xml:space="preserve">eport </w:t>
      </w:r>
      <w:r w:rsidR="005079C0">
        <w:t xml:space="preserve">is enhanced </w:t>
      </w:r>
      <w:r w:rsidR="00C87B51">
        <w:t>with further information elements expressing the number of failed connection setup attempts after RLF.</w:t>
      </w:r>
    </w:p>
    <w:sectPr w:rsidR="000208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F54885"/>
    <w:multiLevelType w:val="hybridMultilevel"/>
    <w:tmpl w:val="C76AC07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7045352"/>
    <w:multiLevelType w:val="hybridMultilevel"/>
    <w:tmpl w:val="6720C2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enu v:ext="edit" fillcolor="non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0828"/>
    <w:rsid w:val="00033397"/>
    <w:rsid w:val="00040095"/>
    <w:rsid w:val="0006539F"/>
    <w:rsid w:val="00080512"/>
    <w:rsid w:val="00090468"/>
    <w:rsid w:val="000B7BCF"/>
    <w:rsid w:val="000C522B"/>
    <w:rsid w:val="000D58AB"/>
    <w:rsid w:val="000F4715"/>
    <w:rsid w:val="00112F1A"/>
    <w:rsid w:val="00137EB2"/>
    <w:rsid w:val="001413EF"/>
    <w:rsid w:val="00145075"/>
    <w:rsid w:val="001741A0"/>
    <w:rsid w:val="00175FA0"/>
    <w:rsid w:val="00180B0B"/>
    <w:rsid w:val="0019044B"/>
    <w:rsid w:val="00194CD0"/>
    <w:rsid w:val="0019667E"/>
    <w:rsid w:val="001A6811"/>
    <w:rsid w:val="001B49C9"/>
    <w:rsid w:val="001C4F79"/>
    <w:rsid w:val="001F168B"/>
    <w:rsid w:val="001F7831"/>
    <w:rsid w:val="00203B87"/>
    <w:rsid w:val="00204045"/>
    <w:rsid w:val="0020712B"/>
    <w:rsid w:val="0022606D"/>
    <w:rsid w:val="00231728"/>
    <w:rsid w:val="0025641A"/>
    <w:rsid w:val="002610D8"/>
    <w:rsid w:val="002671F1"/>
    <w:rsid w:val="002713D0"/>
    <w:rsid w:val="002747EC"/>
    <w:rsid w:val="002855BF"/>
    <w:rsid w:val="002A0646"/>
    <w:rsid w:val="002C574C"/>
    <w:rsid w:val="002E2BCA"/>
    <w:rsid w:val="002F0D22"/>
    <w:rsid w:val="00301D25"/>
    <w:rsid w:val="003172DC"/>
    <w:rsid w:val="00325AE3"/>
    <w:rsid w:val="00326069"/>
    <w:rsid w:val="0035462D"/>
    <w:rsid w:val="00364B41"/>
    <w:rsid w:val="003A41EF"/>
    <w:rsid w:val="003B40AD"/>
    <w:rsid w:val="003C4E37"/>
    <w:rsid w:val="003E16BE"/>
    <w:rsid w:val="003F4E28"/>
    <w:rsid w:val="004006E8"/>
    <w:rsid w:val="00401855"/>
    <w:rsid w:val="004219CA"/>
    <w:rsid w:val="00464654"/>
    <w:rsid w:val="00465587"/>
    <w:rsid w:val="00477455"/>
    <w:rsid w:val="004A1F7B"/>
    <w:rsid w:val="004C44D2"/>
    <w:rsid w:val="004D3578"/>
    <w:rsid w:val="004D380D"/>
    <w:rsid w:val="004E1ECA"/>
    <w:rsid w:val="004E213A"/>
    <w:rsid w:val="004E4733"/>
    <w:rsid w:val="00503171"/>
    <w:rsid w:val="00506C28"/>
    <w:rsid w:val="005079C0"/>
    <w:rsid w:val="00534DA0"/>
    <w:rsid w:val="00543E6C"/>
    <w:rsid w:val="0054549F"/>
    <w:rsid w:val="00565087"/>
    <w:rsid w:val="0056573F"/>
    <w:rsid w:val="00611566"/>
    <w:rsid w:val="00624DEC"/>
    <w:rsid w:val="00646D99"/>
    <w:rsid w:val="00656910"/>
    <w:rsid w:val="00686DE8"/>
    <w:rsid w:val="006C66D8"/>
    <w:rsid w:val="006D1E24"/>
    <w:rsid w:val="006E1417"/>
    <w:rsid w:val="006F4AE2"/>
    <w:rsid w:val="006F6A2C"/>
    <w:rsid w:val="007043EC"/>
    <w:rsid w:val="00710201"/>
    <w:rsid w:val="007314FF"/>
    <w:rsid w:val="007342B5"/>
    <w:rsid w:val="00734A5B"/>
    <w:rsid w:val="00744E76"/>
    <w:rsid w:val="00745981"/>
    <w:rsid w:val="00757D40"/>
    <w:rsid w:val="00772153"/>
    <w:rsid w:val="00781F0F"/>
    <w:rsid w:val="0078727C"/>
    <w:rsid w:val="0079049D"/>
    <w:rsid w:val="00793DC5"/>
    <w:rsid w:val="007B18D8"/>
    <w:rsid w:val="007C095F"/>
    <w:rsid w:val="007C2DD0"/>
    <w:rsid w:val="007F228A"/>
    <w:rsid w:val="008028A4"/>
    <w:rsid w:val="00813245"/>
    <w:rsid w:val="00813654"/>
    <w:rsid w:val="0081379C"/>
    <w:rsid w:val="008768CA"/>
    <w:rsid w:val="00877EF9"/>
    <w:rsid w:val="00880559"/>
    <w:rsid w:val="008973E4"/>
    <w:rsid w:val="008B1BE4"/>
    <w:rsid w:val="008B5306"/>
    <w:rsid w:val="008D057F"/>
    <w:rsid w:val="008D1077"/>
    <w:rsid w:val="008D2E4D"/>
    <w:rsid w:val="008D387F"/>
    <w:rsid w:val="008F396F"/>
    <w:rsid w:val="0090271F"/>
    <w:rsid w:val="00902DB9"/>
    <w:rsid w:val="0090466A"/>
    <w:rsid w:val="00936071"/>
    <w:rsid w:val="00940212"/>
    <w:rsid w:val="00942EC2"/>
    <w:rsid w:val="00961B32"/>
    <w:rsid w:val="00962509"/>
    <w:rsid w:val="00963E44"/>
    <w:rsid w:val="00970DB3"/>
    <w:rsid w:val="00974BB0"/>
    <w:rsid w:val="009A0AF3"/>
    <w:rsid w:val="009B07CD"/>
    <w:rsid w:val="009C19E9"/>
    <w:rsid w:val="009C7409"/>
    <w:rsid w:val="009D1CA8"/>
    <w:rsid w:val="009D74A6"/>
    <w:rsid w:val="00A10F02"/>
    <w:rsid w:val="00A204CA"/>
    <w:rsid w:val="00A375AD"/>
    <w:rsid w:val="00A43E6B"/>
    <w:rsid w:val="00A53724"/>
    <w:rsid w:val="00A70DF5"/>
    <w:rsid w:val="00A725EF"/>
    <w:rsid w:val="00A72B0F"/>
    <w:rsid w:val="00A754B9"/>
    <w:rsid w:val="00A82346"/>
    <w:rsid w:val="00A9671C"/>
    <w:rsid w:val="00AA1553"/>
    <w:rsid w:val="00AB22D1"/>
    <w:rsid w:val="00AF0096"/>
    <w:rsid w:val="00B02703"/>
    <w:rsid w:val="00B05380"/>
    <w:rsid w:val="00B05962"/>
    <w:rsid w:val="00B15449"/>
    <w:rsid w:val="00B27303"/>
    <w:rsid w:val="00B47FD1"/>
    <w:rsid w:val="00B516BB"/>
    <w:rsid w:val="00B84DB2"/>
    <w:rsid w:val="00B93B4B"/>
    <w:rsid w:val="00BC3555"/>
    <w:rsid w:val="00BE46F1"/>
    <w:rsid w:val="00BF75C7"/>
    <w:rsid w:val="00C12B51"/>
    <w:rsid w:val="00C24650"/>
    <w:rsid w:val="00C25465"/>
    <w:rsid w:val="00C3094D"/>
    <w:rsid w:val="00C33079"/>
    <w:rsid w:val="00C631BE"/>
    <w:rsid w:val="00C83A13"/>
    <w:rsid w:val="00C87B51"/>
    <w:rsid w:val="00C9068C"/>
    <w:rsid w:val="00C92967"/>
    <w:rsid w:val="00CA3D0C"/>
    <w:rsid w:val="00CA654B"/>
    <w:rsid w:val="00CB72B8"/>
    <w:rsid w:val="00CD4C7B"/>
    <w:rsid w:val="00CF64F8"/>
    <w:rsid w:val="00D33BE3"/>
    <w:rsid w:val="00D364C1"/>
    <w:rsid w:val="00D3792D"/>
    <w:rsid w:val="00D55E47"/>
    <w:rsid w:val="00D62E19"/>
    <w:rsid w:val="00D67CD1"/>
    <w:rsid w:val="00D738D6"/>
    <w:rsid w:val="00D80795"/>
    <w:rsid w:val="00D854BE"/>
    <w:rsid w:val="00D87E00"/>
    <w:rsid w:val="00D9134D"/>
    <w:rsid w:val="00D96D11"/>
    <w:rsid w:val="00DA7A03"/>
    <w:rsid w:val="00DB0DB8"/>
    <w:rsid w:val="00DB1818"/>
    <w:rsid w:val="00DB75A2"/>
    <w:rsid w:val="00DC309B"/>
    <w:rsid w:val="00DC4DA2"/>
    <w:rsid w:val="00DC5C85"/>
    <w:rsid w:val="00E46C08"/>
    <w:rsid w:val="00E471CF"/>
    <w:rsid w:val="00E62835"/>
    <w:rsid w:val="00E77645"/>
    <w:rsid w:val="00E83697"/>
    <w:rsid w:val="00EA7541"/>
    <w:rsid w:val="00EC0AF8"/>
    <w:rsid w:val="00EC4A25"/>
    <w:rsid w:val="00F025A2"/>
    <w:rsid w:val="00F047CF"/>
    <w:rsid w:val="00F07388"/>
    <w:rsid w:val="00F15216"/>
    <w:rsid w:val="00F2026E"/>
    <w:rsid w:val="00F204B1"/>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NormalWeb">
    <w:name w:val="Normal (Web)"/>
    <w:basedOn w:val="Normal"/>
    <w:uiPriority w:val="99"/>
    <w:unhideWhenUsed/>
    <w:rsid w:val="009D1CA8"/>
    <w:pPr>
      <w:spacing w:before="100" w:beforeAutospacing="1" w:after="100" w:afterAutospacing="1"/>
    </w:pPr>
    <w:rPr>
      <w:rFonts w:eastAsia="SimSun"/>
      <w:sz w:val="24"/>
      <w:szCs w:val="24"/>
      <w:lang w:val="en-US"/>
    </w:rPr>
  </w:style>
  <w:style w:type="paragraph" w:styleId="ListParagraph">
    <w:name w:val="List Paragraph"/>
    <w:basedOn w:val="Normal"/>
    <w:uiPriority w:val="34"/>
    <w:qFormat/>
    <w:rsid w:val="00686DE8"/>
    <w:pPr>
      <w:ind w:left="720"/>
      <w:contextualSpacing/>
    </w:pPr>
  </w:style>
  <w:style w:type="character" w:styleId="CommentReference">
    <w:name w:val="annotation reference"/>
    <w:basedOn w:val="DefaultParagraphFont"/>
    <w:rsid w:val="0019044B"/>
    <w:rPr>
      <w:sz w:val="16"/>
      <w:szCs w:val="16"/>
    </w:rPr>
  </w:style>
  <w:style w:type="paragraph" w:styleId="CommentText">
    <w:name w:val="annotation text"/>
    <w:basedOn w:val="Normal"/>
    <w:link w:val="CommentTextChar"/>
    <w:rsid w:val="0019044B"/>
  </w:style>
  <w:style w:type="character" w:customStyle="1" w:styleId="CommentTextChar">
    <w:name w:val="Comment Text Char"/>
    <w:basedOn w:val="DefaultParagraphFont"/>
    <w:link w:val="CommentText"/>
    <w:rsid w:val="0019044B"/>
    <w:rPr>
      <w:lang w:eastAsia="en-US"/>
    </w:rPr>
  </w:style>
  <w:style w:type="paragraph" w:styleId="CommentSubject">
    <w:name w:val="annotation subject"/>
    <w:basedOn w:val="CommentText"/>
    <w:next w:val="CommentText"/>
    <w:link w:val="CommentSubjectChar"/>
    <w:rsid w:val="0019044B"/>
    <w:rPr>
      <w:b/>
      <w:bCs/>
    </w:rPr>
  </w:style>
  <w:style w:type="character" w:customStyle="1" w:styleId="CommentSubjectChar">
    <w:name w:val="Comment Subject Char"/>
    <w:basedOn w:val="CommentTextChar"/>
    <w:link w:val="CommentSubject"/>
    <w:rsid w:val="0019044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5AIRPNAIUNRU-1083777305-142</_dlc_DocId>
    <_dlc_DocIdUrl xmlns="71c5aaf6-e6ce-465b-b873-5148d2a4c105">
      <Url>https://nokia.sharepoint.com/sites/c5g/projects/flexiaccess/_layouts/15/DocIdRedir.aspx?ID=5AIRPNAIUNRU-1083777305-142</Url>
      <Description>5AIRPNAIUNRU-1083777305-142</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825279-C87B-45D8-85E6-959F51625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967</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Tomala, Malgorzata (Nokia - PL/Wroclaw)</cp:lastModifiedBy>
  <cp:revision>2</cp:revision>
  <cp:lastPrinted>2019-02-07T07:57:00Z</cp:lastPrinted>
  <dcterms:created xsi:type="dcterms:W3CDTF">2019-02-15T06:43:00Z</dcterms:created>
  <dcterms:modified xsi:type="dcterms:W3CDTF">2019-02-15T06:43:00Z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683a0d0f-52b2-460d-a69e-f102a0df2b63</vt:lpwstr>
  </property>
  <property fmtid="{D5CDD505-2E9C-101B-9397-08002B2CF9AE}" pid="4" name="AuthorIds_UIVersion_1024">
    <vt:lpwstr>4</vt:lpwstr>
  </property>
  <property fmtid="{D5CDD505-2E9C-101B-9397-08002B2CF9AE}" pid="5" name="Order">
    <vt:r8>10300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